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CFA" w:rsidRPr="00811564" w:rsidRDefault="00F52CFA" w:rsidP="00811564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52CFA" w:rsidRPr="002E1269" w:rsidRDefault="00F52CFA" w:rsidP="008B45C5">
      <w:pPr>
        <w:autoSpaceDE w:val="0"/>
        <w:autoSpaceDN w:val="0"/>
        <w:adjustRightInd w:val="0"/>
        <w:spacing w:after="0" w:line="240" w:lineRule="auto"/>
        <w:ind w:left="5529"/>
        <w:jc w:val="right"/>
        <w:outlineLvl w:val="0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П</w:t>
      </w:r>
      <w:r w:rsidRPr="002E1269">
        <w:rPr>
          <w:rFonts w:ascii="Times New Roman" w:hAnsi="Times New Roman"/>
          <w:sz w:val="20"/>
          <w:szCs w:val="20"/>
          <w:lang w:eastAsia="ru-RU"/>
        </w:rPr>
        <w:t xml:space="preserve">риложение </w:t>
      </w:r>
    </w:p>
    <w:p w:rsidR="00F52CFA" w:rsidRPr="002E1269" w:rsidRDefault="00F52CFA" w:rsidP="002E1269">
      <w:pPr>
        <w:autoSpaceDE w:val="0"/>
        <w:autoSpaceDN w:val="0"/>
        <w:adjustRightInd w:val="0"/>
        <w:spacing w:after="0" w:line="240" w:lineRule="auto"/>
        <w:ind w:left="5529"/>
        <w:jc w:val="right"/>
        <w:outlineLvl w:val="0"/>
        <w:rPr>
          <w:rFonts w:ascii="Times New Roman" w:hAnsi="Times New Roman"/>
          <w:sz w:val="20"/>
          <w:szCs w:val="20"/>
          <w:lang w:eastAsia="ru-RU"/>
        </w:rPr>
      </w:pPr>
      <w:r w:rsidRPr="002E1269">
        <w:rPr>
          <w:rFonts w:ascii="Times New Roman" w:hAnsi="Times New Roman"/>
          <w:sz w:val="20"/>
          <w:szCs w:val="20"/>
          <w:lang w:eastAsia="ru-RU"/>
        </w:rPr>
        <w:t xml:space="preserve">к постановлению Администрации </w:t>
      </w:r>
    </w:p>
    <w:p w:rsidR="00F52CFA" w:rsidRPr="002E1269" w:rsidRDefault="00F52CFA" w:rsidP="002E1269">
      <w:pPr>
        <w:autoSpaceDE w:val="0"/>
        <w:autoSpaceDN w:val="0"/>
        <w:adjustRightInd w:val="0"/>
        <w:spacing w:after="0" w:line="240" w:lineRule="auto"/>
        <w:ind w:left="5529"/>
        <w:jc w:val="right"/>
        <w:outlineLvl w:val="0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Краснозаводского</w:t>
      </w:r>
      <w:r w:rsidRPr="002E1269">
        <w:rPr>
          <w:rFonts w:ascii="Times New Roman" w:hAnsi="Times New Roman"/>
          <w:sz w:val="20"/>
          <w:szCs w:val="20"/>
          <w:lang w:eastAsia="ru-RU"/>
        </w:rPr>
        <w:t xml:space="preserve"> сельсовета </w:t>
      </w:r>
    </w:p>
    <w:p w:rsidR="00F52CFA" w:rsidRPr="002E1269" w:rsidRDefault="00F52CFA" w:rsidP="002E1269">
      <w:pPr>
        <w:autoSpaceDE w:val="0"/>
        <w:autoSpaceDN w:val="0"/>
        <w:adjustRightInd w:val="0"/>
        <w:spacing w:after="0" w:line="240" w:lineRule="auto"/>
        <w:ind w:left="5529"/>
        <w:jc w:val="right"/>
        <w:rPr>
          <w:rFonts w:ascii="Times New Roman" w:hAnsi="Times New Roman"/>
          <w:sz w:val="20"/>
          <w:szCs w:val="20"/>
          <w:lang w:eastAsia="ru-RU"/>
        </w:rPr>
      </w:pPr>
      <w:r w:rsidRPr="002E1269">
        <w:rPr>
          <w:rFonts w:ascii="Times New Roman" w:hAnsi="Times New Roman"/>
          <w:sz w:val="20"/>
          <w:szCs w:val="20"/>
          <w:lang w:eastAsia="ru-RU"/>
        </w:rPr>
        <w:t>От</w:t>
      </w:r>
      <w:r>
        <w:rPr>
          <w:rFonts w:ascii="Times New Roman" w:hAnsi="Times New Roman"/>
          <w:sz w:val="20"/>
          <w:szCs w:val="20"/>
          <w:lang w:eastAsia="ru-RU"/>
        </w:rPr>
        <w:t xml:space="preserve"> 21.05.2014г. </w:t>
      </w:r>
      <w:r w:rsidRPr="002E1269">
        <w:rPr>
          <w:rFonts w:ascii="Times New Roman" w:hAnsi="Times New Roman"/>
          <w:sz w:val="20"/>
          <w:szCs w:val="20"/>
          <w:lang w:eastAsia="ru-RU"/>
        </w:rPr>
        <w:t xml:space="preserve"> № </w:t>
      </w:r>
      <w:r>
        <w:rPr>
          <w:rFonts w:ascii="Times New Roman" w:hAnsi="Times New Roman"/>
          <w:sz w:val="20"/>
          <w:szCs w:val="20"/>
          <w:lang w:eastAsia="ru-RU"/>
        </w:rPr>
        <w:t>36-П</w:t>
      </w:r>
    </w:p>
    <w:p w:rsidR="00F52CFA" w:rsidRDefault="00F52CFA" w:rsidP="00EA21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52CFA" w:rsidRPr="004208C2" w:rsidRDefault="00F52CFA" w:rsidP="0040242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Муниципальная программа </w:t>
      </w:r>
    </w:p>
    <w:p w:rsidR="00F52CFA" w:rsidRDefault="00F52CFA" w:rsidP="0040242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«Обеспечение жизнедеятельности территории </w:t>
      </w:r>
    </w:p>
    <w:p w:rsidR="00F52CFA" w:rsidRPr="004208C2" w:rsidRDefault="00F52CFA" w:rsidP="0040242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Краснозаводского сельсовета</w:t>
      </w:r>
      <w:r w:rsidRPr="004208C2">
        <w:rPr>
          <w:rFonts w:ascii="Times New Roman" w:hAnsi="Times New Roman"/>
          <w:b/>
          <w:bCs/>
          <w:sz w:val="28"/>
          <w:szCs w:val="28"/>
          <w:lang w:eastAsia="ru-RU"/>
        </w:rPr>
        <w:t>» на 2014 - 2016 годы</w:t>
      </w:r>
    </w:p>
    <w:p w:rsidR="00F52CFA" w:rsidRDefault="00F52CFA" w:rsidP="005F55E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F52CFA" w:rsidRDefault="00F52CFA" w:rsidP="000675DA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675DA">
        <w:rPr>
          <w:rFonts w:ascii="Times New Roman" w:hAnsi="Times New Roman"/>
          <w:sz w:val="28"/>
          <w:szCs w:val="28"/>
        </w:rPr>
        <w:t xml:space="preserve">Паспорт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0675DA">
        <w:rPr>
          <w:rFonts w:ascii="Times New Roman" w:hAnsi="Times New Roman"/>
          <w:sz w:val="28"/>
          <w:szCs w:val="28"/>
        </w:rPr>
        <w:t>программы</w:t>
      </w:r>
    </w:p>
    <w:p w:rsidR="00F52CFA" w:rsidRPr="000675DA" w:rsidRDefault="00F52CFA" w:rsidP="004208C2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6"/>
        <w:gridCol w:w="7017"/>
      </w:tblGrid>
      <w:tr w:rsidR="00F52CFA" w:rsidRPr="000675DA" w:rsidTr="00E37F13">
        <w:trPr>
          <w:trHeight w:val="1097"/>
        </w:trPr>
        <w:tc>
          <w:tcPr>
            <w:tcW w:w="2836" w:type="dxa"/>
          </w:tcPr>
          <w:p w:rsidR="00F52CFA" w:rsidRPr="000675DA" w:rsidRDefault="00F52CFA" w:rsidP="000675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муниципальной</w:t>
            </w:r>
            <w:r w:rsidRPr="000675DA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017" w:type="dxa"/>
          </w:tcPr>
          <w:p w:rsidR="00F52CFA" w:rsidRDefault="00F52CFA" w:rsidP="008B45C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Муниципальная программа Краснозаводского  сельсовета Боготольского района Красноярского края </w:t>
            </w:r>
          </w:p>
          <w:p w:rsidR="00F52CFA" w:rsidRPr="000675DA" w:rsidRDefault="00F52CFA" w:rsidP="008B45C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«Обеспечение жизнедеятельности территории Краснозаводского сельсовета»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br/>
            </w:r>
            <w:r w:rsidRPr="000675DA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на 2014 - 2016 годы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(далее – Программа)</w:t>
            </w:r>
          </w:p>
          <w:p w:rsidR="00F52CFA" w:rsidRPr="000675DA" w:rsidRDefault="00F52CFA" w:rsidP="000675DA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2CFA" w:rsidRPr="000675DA" w:rsidTr="00E37F13">
        <w:trPr>
          <w:trHeight w:val="1097"/>
        </w:trPr>
        <w:tc>
          <w:tcPr>
            <w:tcW w:w="2836" w:type="dxa"/>
          </w:tcPr>
          <w:p w:rsidR="00F52CFA" w:rsidRPr="000675DA" w:rsidRDefault="00F52CFA" w:rsidP="0066277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75DA">
              <w:rPr>
                <w:rFonts w:ascii="Times New Roman" w:hAnsi="Times New Roman"/>
                <w:sz w:val="28"/>
                <w:szCs w:val="28"/>
              </w:rPr>
              <w:t xml:space="preserve">Основание для разработки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0675DA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7017" w:type="dxa"/>
          </w:tcPr>
          <w:p w:rsidR="00F52CFA" w:rsidRPr="005A6A7C" w:rsidRDefault="00F52CFA" w:rsidP="005A6A7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A6A7C">
              <w:rPr>
                <w:rFonts w:ascii="Times New Roman" w:hAnsi="Times New Roman"/>
                <w:sz w:val="28"/>
                <w:szCs w:val="28"/>
                <w:lang w:eastAsia="ru-RU"/>
              </w:rPr>
              <w:t>Статья 179 Бюджетного кодекса Российской Федерации;</w:t>
            </w:r>
          </w:p>
          <w:p w:rsidR="00F52CFA" w:rsidRPr="008B45C5" w:rsidRDefault="00F52CFA" w:rsidP="008B45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45C5">
              <w:rPr>
                <w:rFonts w:ascii="Times New Roman" w:hAnsi="Times New Roman"/>
                <w:sz w:val="28"/>
                <w:szCs w:val="28"/>
              </w:rPr>
              <w:t xml:space="preserve">Постановление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>Краснозаводского</w:t>
            </w:r>
            <w:r w:rsidRPr="008B45C5">
              <w:rPr>
                <w:rFonts w:ascii="Times New Roman" w:hAnsi="Times New Roman"/>
                <w:sz w:val="28"/>
                <w:szCs w:val="28"/>
              </w:rPr>
              <w:t xml:space="preserve"> сельсовета от </w:t>
            </w:r>
            <w:r>
              <w:rPr>
                <w:rFonts w:ascii="Times New Roman" w:hAnsi="Times New Roman"/>
                <w:sz w:val="28"/>
                <w:szCs w:val="28"/>
              </w:rPr>
              <w:t>02</w:t>
            </w:r>
            <w:r w:rsidRPr="008B45C5">
              <w:rPr>
                <w:rFonts w:ascii="Times New Roman" w:hAnsi="Times New Roman"/>
                <w:sz w:val="28"/>
                <w:szCs w:val="28"/>
              </w:rPr>
              <w:t xml:space="preserve">.09.2013 № </w:t>
            </w:r>
            <w:r>
              <w:rPr>
                <w:rFonts w:ascii="Times New Roman" w:hAnsi="Times New Roman"/>
                <w:sz w:val="28"/>
                <w:szCs w:val="28"/>
              </w:rPr>
              <w:t>67п</w:t>
            </w:r>
            <w:r w:rsidRPr="008B45C5">
              <w:rPr>
                <w:rFonts w:ascii="Times New Roman" w:hAnsi="Times New Roman"/>
                <w:sz w:val="28"/>
                <w:szCs w:val="28"/>
              </w:rPr>
              <w:t xml:space="preserve"> «Об утверждении Порядка принятия решений о разработке муниципальных программ </w:t>
            </w:r>
            <w:r>
              <w:rPr>
                <w:rFonts w:ascii="Times New Roman" w:hAnsi="Times New Roman"/>
                <w:sz w:val="28"/>
                <w:szCs w:val="28"/>
              </w:rPr>
              <w:t>Краснозаводского</w:t>
            </w:r>
            <w:r w:rsidRPr="008B45C5">
              <w:rPr>
                <w:rFonts w:ascii="Times New Roman" w:hAnsi="Times New Roman"/>
                <w:sz w:val="28"/>
                <w:szCs w:val="28"/>
              </w:rPr>
              <w:t xml:space="preserve"> сельсовета Боготольского района Красноярского края, их формировании и реализации»                                         </w:t>
            </w:r>
          </w:p>
        </w:tc>
      </w:tr>
      <w:tr w:rsidR="00F52CFA" w:rsidRPr="000675DA" w:rsidTr="00E37F13">
        <w:tc>
          <w:tcPr>
            <w:tcW w:w="2836" w:type="dxa"/>
          </w:tcPr>
          <w:p w:rsidR="00F52CFA" w:rsidRPr="000675DA" w:rsidRDefault="00F52CFA" w:rsidP="000675DA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75DA">
              <w:rPr>
                <w:rFonts w:ascii="Times New Roman" w:hAnsi="Times New Roman"/>
                <w:sz w:val="28"/>
                <w:szCs w:val="28"/>
              </w:rPr>
              <w:t xml:space="preserve">Ответственный </w:t>
            </w:r>
          </w:p>
          <w:p w:rsidR="00F52CFA" w:rsidRPr="000675DA" w:rsidRDefault="00F52CFA" w:rsidP="000675DA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75DA">
              <w:rPr>
                <w:rFonts w:ascii="Times New Roman" w:hAnsi="Times New Roman"/>
                <w:sz w:val="28"/>
                <w:szCs w:val="28"/>
              </w:rPr>
              <w:t>исполнитель</w:t>
            </w:r>
          </w:p>
          <w:p w:rsidR="00F52CFA" w:rsidRPr="000675DA" w:rsidRDefault="00F52CFA" w:rsidP="000675DA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0675DA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7017" w:type="dxa"/>
          </w:tcPr>
          <w:p w:rsidR="00F52CFA" w:rsidRPr="00AA5B5B" w:rsidRDefault="00F52CFA" w:rsidP="00AA5B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B5B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Краснозаводского сельсовета Боготольского района Красноярского края </w:t>
            </w:r>
          </w:p>
          <w:p w:rsidR="00F52CFA" w:rsidRPr="000675DA" w:rsidRDefault="00F52CFA" w:rsidP="000675DA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2CFA" w:rsidRPr="000675DA" w:rsidTr="00E37F13">
        <w:tc>
          <w:tcPr>
            <w:tcW w:w="2836" w:type="dxa"/>
          </w:tcPr>
          <w:p w:rsidR="00F52CFA" w:rsidRPr="000675DA" w:rsidRDefault="00F52CFA" w:rsidP="00920F5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675DA">
              <w:rPr>
                <w:rFonts w:ascii="Times New Roman" w:hAnsi="Times New Roman"/>
                <w:sz w:val="28"/>
                <w:szCs w:val="28"/>
              </w:rPr>
              <w:t xml:space="preserve">Соисполнители 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0675DA">
              <w:rPr>
                <w:rFonts w:ascii="Times New Roman" w:hAnsi="Times New Roman"/>
                <w:sz w:val="28"/>
                <w:szCs w:val="28"/>
              </w:rPr>
              <w:t xml:space="preserve">рограммы           </w:t>
            </w:r>
          </w:p>
        </w:tc>
        <w:tc>
          <w:tcPr>
            <w:tcW w:w="7017" w:type="dxa"/>
          </w:tcPr>
          <w:p w:rsidR="00F52CFA" w:rsidRPr="001C2F2B" w:rsidRDefault="00F52CFA" w:rsidP="00A262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</w:t>
            </w:r>
          </w:p>
        </w:tc>
      </w:tr>
      <w:tr w:rsidR="00F52CFA" w:rsidRPr="000675DA" w:rsidTr="00E37F13">
        <w:tc>
          <w:tcPr>
            <w:tcW w:w="2836" w:type="dxa"/>
          </w:tcPr>
          <w:p w:rsidR="00F52CFA" w:rsidRPr="000675DA" w:rsidRDefault="00F52CFA" w:rsidP="000675DA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75DA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</w:p>
          <w:p w:rsidR="00F52CFA" w:rsidRPr="000675DA" w:rsidRDefault="00F52CFA" w:rsidP="000675DA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0675DA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  <w:p w:rsidR="00F52CFA" w:rsidRPr="000675DA" w:rsidRDefault="00F52CFA" w:rsidP="000675D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7" w:type="dxa"/>
          </w:tcPr>
          <w:p w:rsidR="00F52CFA" w:rsidRPr="001C2F2B" w:rsidRDefault="00F52CFA" w:rsidP="008B45C5">
            <w:pPr>
              <w:autoSpaceDE w:val="0"/>
              <w:autoSpaceDN w:val="0"/>
              <w:adjustRightInd w:val="0"/>
              <w:spacing w:after="0" w:line="240" w:lineRule="auto"/>
              <w:ind w:firstLine="317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____</w:t>
            </w:r>
          </w:p>
        </w:tc>
      </w:tr>
      <w:tr w:rsidR="00F52CFA" w:rsidRPr="000675DA" w:rsidTr="00E37F13">
        <w:tc>
          <w:tcPr>
            <w:tcW w:w="2836" w:type="dxa"/>
          </w:tcPr>
          <w:p w:rsidR="00F52CFA" w:rsidRPr="000675DA" w:rsidRDefault="00F52CFA" w:rsidP="000675DA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75DA">
              <w:rPr>
                <w:rFonts w:ascii="Times New Roman" w:hAnsi="Times New Roman"/>
                <w:sz w:val="28"/>
                <w:szCs w:val="28"/>
              </w:rPr>
              <w:t xml:space="preserve">Цель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0675DA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  <w:p w:rsidR="00F52CFA" w:rsidRPr="000675DA" w:rsidRDefault="00F52CFA" w:rsidP="000675D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7017" w:type="dxa"/>
          </w:tcPr>
          <w:p w:rsidR="00F52CFA" w:rsidRDefault="00F52CFA" w:rsidP="006627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75DA">
              <w:rPr>
                <w:rFonts w:ascii="Times New Roman" w:hAnsi="Times New Roman"/>
                <w:sz w:val="28"/>
                <w:szCs w:val="28"/>
              </w:rPr>
              <w:t>Создание условий для устойчивого социально-экономического развити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я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Краснозаводского сельсовета Боготольского района Красноярского края</w:t>
            </w:r>
            <w:r w:rsidRPr="000675DA">
              <w:rPr>
                <w:rFonts w:ascii="Times New Roman" w:hAnsi="Times New Roman"/>
                <w:sz w:val="28"/>
                <w:szCs w:val="28"/>
              </w:rPr>
              <w:t xml:space="preserve"> и эффективной реализации органами местного самоуправления полномочий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закрепленных за муниципальным образованием </w:t>
            </w:r>
          </w:p>
          <w:p w:rsidR="00F52CFA" w:rsidRPr="000675DA" w:rsidRDefault="00F52CFA" w:rsidP="00763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52CFA" w:rsidRPr="000675DA" w:rsidTr="00E37F13">
        <w:tc>
          <w:tcPr>
            <w:tcW w:w="2836" w:type="dxa"/>
          </w:tcPr>
          <w:p w:rsidR="00F52CFA" w:rsidRPr="001C2F2B" w:rsidRDefault="00F52CFA" w:rsidP="00CF109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1C2F2B">
              <w:rPr>
                <w:rFonts w:ascii="Times New Roman" w:hAnsi="Times New Roman"/>
                <w:sz w:val="28"/>
                <w:szCs w:val="28"/>
              </w:rPr>
              <w:t xml:space="preserve">Задачи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1C2F2B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7017" w:type="dxa"/>
          </w:tcPr>
          <w:p w:rsidR="00F52CFA" w:rsidRDefault="00F52CFA" w:rsidP="00D30AA3">
            <w:pPr>
              <w:pStyle w:val="ConsPlusCell"/>
            </w:pPr>
            <w:r>
              <w:t>1. Развитие транспортной системы.</w:t>
            </w:r>
          </w:p>
          <w:p w:rsidR="00F52CFA" w:rsidRDefault="00F52CFA" w:rsidP="00D30AA3">
            <w:pPr>
              <w:pStyle w:val="ConsPlusCell"/>
            </w:pPr>
            <w:r>
              <w:t xml:space="preserve">    2. Создание условий обеспечения эффективного использования энергоресурсов.</w:t>
            </w:r>
          </w:p>
          <w:p w:rsidR="00F52CFA" w:rsidRPr="00BF6A47" w:rsidRDefault="00F52CFA" w:rsidP="00BF6A47">
            <w:pPr>
              <w:pStyle w:val="ConsPlusCell"/>
              <w:jc w:val="both"/>
              <w:rPr>
                <w:b/>
              </w:rPr>
            </w:pPr>
            <w:r>
              <w:t xml:space="preserve">    3.</w:t>
            </w:r>
            <w:r w:rsidRPr="000675DA">
              <w:t>Создание благоприятной и комфортабельной среды проживания, обеспечение прав граждан на благоприятную среду жизнедеятельности путем улучшения социально-экологического климата</w:t>
            </w:r>
            <w:r>
              <w:t>.</w:t>
            </w:r>
          </w:p>
          <w:p w:rsidR="00F52CFA" w:rsidRDefault="00F52CFA" w:rsidP="009200E7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4.С</w:t>
            </w:r>
            <w:r w:rsidRPr="00862F73">
              <w:rPr>
                <w:rFonts w:ascii="Times New Roman" w:hAnsi="Times New Roman"/>
                <w:sz w:val="28"/>
                <w:szCs w:val="28"/>
                <w:lang w:eastAsia="ru-RU"/>
              </w:rPr>
              <w:t>оздание условий для эффективно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го, ответственного </w:t>
            </w:r>
            <w:r w:rsidRPr="00862F7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управления финансовыми ресурсами в рамках выполнения установленных функций и полномочий.</w:t>
            </w:r>
          </w:p>
          <w:p w:rsidR="00F52CFA" w:rsidRPr="00B3231D" w:rsidRDefault="00F52CFA" w:rsidP="009200E7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2CFA" w:rsidRPr="000675DA" w:rsidTr="00F41BEC">
        <w:trPr>
          <w:trHeight w:val="982"/>
        </w:trPr>
        <w:tc>
          <w:tcPr>
            <w:tcW w:w="2836" w:type="dxa"/>
          </w:tcPr>
          <w:p w:rsidR="00F52CFA" w:rsidRPr="000675DA" w:rsidRDefault="00F52CFA" w:rsidP="000675DA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Этапы и сроки</w:t>
            </w:r>
          </w:p>
          <w:p w:rsidR="00F52CFA" w:rsidRPr="000675DA" w:rsidRDefault="00F52CFA" w:rsidP="000675D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реализации П</w:t>
            </w:r>
            <w:r w:rsidRPr="000675DA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7017" w:type="dxa"/>
          </w:tcPr>
          <w:p w:rsidR="00F52CFA" w:rsidRPr="000675DA" w:rsidRDefault="00F52CFA" w:rsidP="00EA5C5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675DA">
              <w:rPr>
                <w:rFonts w:ascii="Times New Roman" w:hAnsi="Times New Roman"/>
                <w:sz w:val="28"/>
                <w:szCs w:val="28"/>
              </w:rPr>
              <w:t>2014</w:t>
            </w:r>
            <w:r>
              <w:rPr>
                <w:rFonts w:ascii="Times New Roman" w:hAnsi="Times New Roman"/>
                <w:sz w:val="28"/>
                <w:szCs w:val="28"/>
              </w:rPr>
              <w:t>−</w:t>
            </w:r>
            <w:r w:rsidRPr="000675DA">
              <w:rPr>
                <w:rFonts w:ascii="Times New Roman" w:hAnsi="Times New Roman"/>
                <w:sz w:val="28"/>
                <w:szCs w:val="28"/>
              </w:rPr>
              <w:t>2016 годы</w:t>
            </w:r>
          </w:p>
        </w:tc>
      </w:tr>
      <w:tr w:rsidR="00F52CFA" w:rsidRPr="000675DA" w:rsidTr="00E37F13">
        <w:tc>
          <w:tcPr>
            <w:tcW w:w="2836" w:type="dxa"/>
          </w:tcPr>
          <w:p w:rsidR="00F52CFA" w:rsidRPr="000675DA" w:rsidRDefault="00F52CFA" w:rsidP="000675DA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75DA">
              <w:rPr>
                <w:rFonts w:ascii="Times New Roman" w:hAnsi="Times New Roman"/>
                <w:sz w:val="28"/>
                <w:szCs w:val="28"/>
              </w:rPr>
              <w:t xml:space="preserve">Целевые показатели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показатели результативности </w:t>
            </w:r>
          </w:p>
          <w:p w:rsidR="00F52CFA" w:rsidRPr="000675DA" w:rsidRDefault="00F52CFA" w:rsidP="000675DA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0675DA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7017" w:type="dxa"/>
          </w:tcPr>
          <w:p w:rsidR="00F52CFA" w:rsidRPr="00830706" w:rsidRDefault="00F52CFA" w:rsidP="00D30AA3">
            <w:pPr>
              <w:spacing w:after="0" w:line="24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Целевые показатели и показатели результативности утверждены </w:t>
            </w:r>
            <w:r w:rsidRPr="0058599C">
              <w:rPr>
                <w:rFonts w:ascii="Times New Roman" w:hAnsi="Times New Roman"/>
                <w:sz w:val="28"/>
                <w:szCs w:val="28"/>
              </w:rPr>
              <w:t xml:space="preserve"> в приложении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 к паспорту программы</w:t>
            </w:r>
          </w:p>
        </w:tc>
      </w:tr>
      <w:tr w:rsidR="00F52CFA" w:rsidRPr="000675DA" w:rsidTr="00E37F13">
        <w:tc>
          <w:tcPr>
            <w:tcW w:w="2836" w:type="dxa"/>
          </w:tcPr>
          <w:p w:rsidR="00F52CFA" w:rsidRPr="00CB1F50" w:rsidRDefault="00F52CFA" w:rsidP="00662772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Ресурсное обеспечение П</w:t>
            </w:r>
            <w:r w:rsidRPr="000675DA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7017" w:type="dxa"/>
          </w:tcPr>
          <w:p w:rsidR="00F52CFA" w:rsidRPr="00262661" w:rsidRDefault="00F52CFA" w:rsidP="003A26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2661">
              <w:rPr>
                <w:rFonts w:ascii="Times New Roman" w:hAnsi="Times New Roman"/>
                <w:sz w:val="28"/>
                <w:szCs w:val="28"/>
              </w:rPr>
              <w:t xml:space="preserve">Общий </w:t>
            </w:r>
            <w:r>
              <w:rPr>
                <w:rFonts w:ascii="Times New Roman" w:hAnsi="Times New Roman"/>
                <w:sz w:val="28"/>
                <w:szCs w:val="28"/>
              </w:rPr>
              <w:t>объем финансирования программы _____</w:t>
            </w:r>
            <w:bookmarkStart w:id="0" w:name="_GoBack"/>
            <w:bookmarkEnd w:id="0"/>
            <w:r w:rsidRPr="00262661">
              <w:rPr>
                <w:rFonts w:ascii="Times New Roman" w:hAnsi="Times New Roman"/>
                <w:sz w:val="28"/>
                <w:szCs w:val="28"/>
              </w:rPr>
              <w:t>тыс. рублей, в том числе:</w:t>
            </w:r>
          </w:p>
          <w:p w:rsidR="00F52CFA" w:rsidRDefault="00F52CFA" w:rsidP="003A26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 год4631,5</w:t>
            </w:r>
            <w:r w:rsidRPr="00262661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F52CFA" w:rsidRDefault="00F52CFA" w:rsidP="003A26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 77,9 тыс.руб;</w:t>
            </w:r>
          </w:p>
          <w:p w:rsidR="00F52CFA" w:rsidRDefault="00F52CFA" w:rsidP="003A26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бюджет_______67,9_____тыс.руб;</w:t>
            </w:r>
          </w:p>
          <w:p w:rsidR="00F52CFA" w:rsidRPr="00262661" w:rsidRDefault="00F52CFA" w:rsidP="003A26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сельсовета__4485,7_тыс.руб;</w:t>
            </w:r>
          </w:p>
          <w:p w:rsidR="00F52CFA" w:rsidRDefault="00F52CFA" w:rsidP="008B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 год 4554,6</w:t>
            </w:r>
            <w:r w:rsidRPr="00262661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F52CFA" w:rsidRDefault="00F52CFA" w:rsidP="008B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бюджет_77,8_тыс.руб;</w:t>
            </w:r>
          </w:p>
          <w:p w:rsidR="00F52CFA" w:rsidRDefault="00F52CFA" w:rsidP="008B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бюджет_______0___тыс.руб;</w:t>
            </w:r>
          </w:p>
          <w:p w:rsidR="00F52CFA" w:rsidRPr="00262661" w:rsidRDefault="00F52CFA" w:rsidP="008B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сельсовета__4374,0_тыс.руб;</w:t>
            </w:r>
          </w:p>
          <w:p w:rsidR="00F52CFA" w:rsidRDefault="00F52CFA" w:rsidP="008B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 год 4547,9</w:t>
            </w:r>
            <w:r w:rsidRPr="00262661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F52CFA" w:rsidRDefault="00F52CFA" w:rsidP="008B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бюджет____77,8_тыс.руб;</w:t>
            </w:r>
          </w:p>
          <w:p w:rsidR="00F52CFA" w:rsidRDefault="00F52CFA" w:rsidP="008B45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бюджет______0____тыс.руб;</w:t>
            </w:r>
          </w:p>
          <w:p w:rsidR="00F52CFA" w:rsidRPr="00262661" w:rsidRDefault="00F52CFA" w:rsidP="003A267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сельсовета___4470,1_тыс.руб;</w:t>
            </w:r>
          </w:p>
          <w:p w:rsidR="00F52CFA" w:rsidRPr="000675DA" w:rsidRDefault="00F52CFA" w:rsidP="00B93A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</w:tbl>
    <w:p w:rsidR="00F52CFA" w:rsidRDefault="00F52CFA" w:rsidP="00CF6BB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52CFA" w:rsidRPr="00F1555A" w:rsidRDefault="00F52CFA" w:rsidP="00CF6BB1">
      <w:pPr>
        <w:pStyle w:val="ListParagraph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555A">
        <w:rPr>
          <w:rFonts w:ascii="Times New Roman" w:hAnsi="Times New Roman"/>
          <w:sz w:val="28"/>
          <w:szCs w:val="28"/>
        </w:rPr>
        <w:t xml:space="preserve">Характеристика текущего состояния соответствующей сферы </w:t>
      </w:r>
      <w:r>
        <w:rPr>
          <w:rFonts w:ascii="Times New Roman" w:hAnsi="Times New Roman"/>
          <w:sz w:val="28"/>
          <w:szCs w:val="28"/>
        </w:rPr>
        <w:br/>
      </w:r>
      <w:r w:rsidRPr="00F1555A">
        <w:rPr>
          <w:rFonts w:ascii="Times New Roman" w:hAnsi="Times New Roman"/>
          <w:sz w:val="28"/>
          <w:szCs w:val="28"/>
        </w:rPr>
        <w:t>с указанием основных показателей социально-экономичес</w:t>
      </w:r>
      <w:r>
        <w:rPr>
          <w:rFonts w:ascii="Times New Roman" w:hAnsi="Times New Roman"/>
          <w:sz w:val="28"/>
          <w:szCs w:val="28"/>
        </w:rPr>
        <w:t>кого развития Краснозаводского сельсовета Боготольского района Красноярского края</w:t>
      </w:r>
      <w:r w:rsidRPr="00F1555A">
        <w:rPr>
          <w:rFonts w:ascii="Times New Roman" w:hAnsi="Times New Roman"/>
          <w:sz w:val="28"/>
          <w:szCs w:val="28"/>
        </w:rPr>
        <w:t xml:space="preserve"> и анализ социальных, финансово-экономических и прочих рисков реализации программы</w:t>
      </w:r>
    </w:p>
    <w:p w:rsidR="00F52CFA" w:rsidRPr="00EA453D" w:rsidRDefault="00F52CFA" w:rsidP="00EA453D">
      <w:pPr>
        <w:pStyle w:val="ConsPlusTitle"/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F52CFA" w:rsidRPr="00122D5B" w:rsidRDefault="00F52CFA" w:rsidP="00122D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2D5B">
        <w:rPr>
          <w:rFonts w:ascii="Times New Roman" w:hAnsi="Times New Roman"/>
          <w:sz w:val="28"/>
          <w:szCs w:val="28"/>
        </w:rPr>
        <w:t xml:space="preserve">Местное самоуправление представляет собой один из важнейших институтов гражданского общества. В соответствии со статьей </w:t>
      </w:r>
      <w:r>
        <w:rPr>
          <w:rFonts w:ascii="Times New Roman" w:hAnsi="Times New Roman"/>
          <w:sz w:val="28"/>
          <w:szCs w:val="28"/>
        </w:rPr>
        <w:br/>
      </w:r>
      <w:r w:rsidRPr="00122D5B">
        <w:rPr>
          <w:rFonts w:ascii="Times New Roman" w:hAnsi="Times New Roman"/>
          <w:sz w:val="28"/>
          <w:szCs w:val="28"/>
        </w:rPr>
        <w:t xml:space="preserve">130 Конституции Российской Федерации местное самоуправление обеспечивает самостоятельное решение населением вопросов местного значения, владение, пользование и распоряжение муниципальной собственностью. </w:t>
      </w:r>
    </w:p>
    <w:p w:rsidR="00F52CFA" w:rsidRDefault="00F52CFA" w:rsidP="00DC7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2D5B">
        <w:rPr>
          <w:rFonts w:ascii="Times New Roman" w:hAnsi="Times New Roman"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 закреплены вопросы местного значения, реализация которых относится к компетенции </w:t>
      </w:r>
      <w:r>
        <w:rPr>
          <w:rFonts w:ascii="Times New Roman" w:hAnsi="Times New Roman"/>
          <w:sz w:val="28"/>
          <w:szCs w:val="28"/>
        </w:rPr>
        <w:t>органов местного самоуправления сельсовета.</w:t>
      </w:r>
    </w:p>
    <w:p w:rsidR="00F52CFA" w:rsidRDefault="00F52CFA" w:rsidP="00DC7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2CFA" w:rsidRPr="008B45C5" w:rsidRDefault="00F52CFA" w:rsidP="006D52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B45C5">
        <w:rPr>
          <w:rFonts w:ascii="Times New Roman" w:hAnsi="Times New Roman"/>
          <w:sz w:val="28"/>
          <w:szCs w:val="28"/>
        </w:rPr>
        <w:t xml:space="preserve">Большая часть вопросов местного значения направлена на обеспечение населения необходимыми </w:t>
      </w:r>
      <w:r w:rsidRPr="008B45C5">
        <w:rPr>
          <w:rFonts w:ascii="Times New Roman" w:hAnsi="Times New Roman"/>
          <w:sz w:val="28"/>
          <w:szCs w:val="28"/>
          <w:lang w:eastAsia="ru-RU"/>
        </w:rPr>
        <w:t xml:space="preserve">социальными услугами и формирование комфортной среды обитания человека. </w:t>
      </w:r>
    </w:p>
    <w:p w:rsidR="00F52CFA" w:rsidRPr="008B45C5" w:rsidRDefault="00F52CFA" w:rsidP="006D52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B45C5">
        <w:rPr>
          <w:rFonts w:ascii="Times New Roman" w:hAnsi="Times New Roman"/>
          <w:sz w:val="28"/>
          <w:szCs w:val="28"/>
          <w:lang w:eastAsia="ru-RU"/>
        </w:rPr>
        <w:t>Органы местного самоуправления сельсовета при реализации полномочий по решению вопросов местного значения постоянно сталкиваются с рядом проблем, среди которых наиболее актуальными являются:</w:t>
      </w:r>
    </w:p>
    <w:p w:rsidR="00F52CFA" w:rsidRPr="008B45C5" w:rsidRDefault="00F52CFA" w:rsidP="006D52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5C5">
        <w:rPr>
          <w:rFonts w:ascii="Times New Roman" w:hAnsi="Times New Roman"/>
          <w:sz w:val="28"/>
          <w:szCs w:val="28"/>
        </w:rPr>
        <w:t xml:space="preserve">1) высокий уровень изношенности имущества, находящегося </w:t>
      </w:r>
      <w:r w:rsidRPr="008B45C5">
        <w:rPr>
          <w:rFonts w:ascii="Times New Roman" w:hAnsi="Times New Roman"/>
          <w:sz w:val="28"/>
          <w:szCs w:val="28"/>
        </w:rPr>
        <w:br/>
        <w:t>в собственности муниципальных образований, в том числе зданий, сооружений, оборудования, мебели и инвентаря;</w:t>
      </w:r>
    </w:p>
    <w:p w:rsidR="00F52CFA" w:rsidRPr="00735FA2" w:rsidRDefault="00F52CFA" w:rsidP="006D52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5FA2">
        <w:rPr>
          <w:rFonts w:ascii="Times New Roman" w:hAnsi="Times New Roman"/>
          <w:sz w:val="28"/>
          <w:szCs w:val="28"/>
        </w:rPr>
        <w:t>2) несоответствие большинства муниципальных учреждений современным санитарно-эпидемиологическим и противопожарным требованиям;</w:t>
      </w:r>
    </w:p>
    <w:p w:rsidR="00F52CFA" w:rsidRPr="008B45C5" w:rsidRDefault="00F52CFA" w:rsidP="006D52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5C5">
        <w:rPr>
          <w:rFonts w:ascii="Times New Roman" w:hAnsi="Times New Roman"/>
          <w:sz w:val="28"/>
          <w:szCs w:val="28"/>
        </w:rPr>
        <w:t>3) высокая доля  дорог местного значения  и сооружений на них, находящихся в аварийном состоянии;</w:t>
      </w:r>
    </w:p>
    <w:p w:rsidR="00F52CFA" w:rsidRPr="008B45C5" w:rsidRDefault="00F52CFA" w:rsidP="006D52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5C5">
        <w:rPr>
          <w:rFonts w:ascii="Times New Roman" w:hAnsi="Times New Roman"/>
          <w:sz w:val="28"/>
          <w:szCs w:val="28"/>
        </w:rPr>
        <w:t>4) точечное уличное освещение в</w:t>
      </w:r>
      <w:r>
        <w:rPr>
          <w:rFonts w:ascii="Times New Roman" w:hAnsi="Times New Roman"/>
          <w:sz w:val="28"/>
          <w:szCs w:val="28"/>
        </w:rPr>
        <w:t xml:space="preserve"> населенных пунктах сельсовета </w:t>
      </w:r>
    </w:p>
    <w:p w:rsidR="00F52CFA" w:rsidRPr="008B45C5" w:rsidRDefault="00F52CFA" w:rsidP="006D52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5C5">
        <w:rPr>
          <w:rFonts w:ascii="Times New Roman" w:hAnsi="Times New Roman"/>
          <w:sz w:val="28"/>
          <w:szCs w:val="28"/>
        </w:rPr>
        <w:t xml:space="preserve">Одной из основных причин проблем, с которыми сталкиваются органы местного самоуправления, является отсутствие необходимого для решения вопросов местного значения объема финансовых ресурсов. В условиях ограниченности доходов органы местного самоуправления сельсовета вынуждены заниматься решением текущих задач, откладывая решение вопросов, направленных на ремонт, реконструкцию и улучшение материально-технического состояния муниципального имущества, проведение работ по благоустройству, строительство и ремонт дорог местного значения.  </w:t>
      </w:r>
    </w:p>
    <w:p w:rsidR="00F52CFA" w:rsidRPr="008B45C5" w:rsidRDefault="00F52CFA" w:rsidP="00310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45C5">
        <w:rPr>
          <w:rFonts w:ascii="Times New Roman" w:hAnsi="Times New Roman"/>
          <w:sz w:val="28"/>
          <w:szCs w:val="28"/>
        </w:rPr>
        <w:t xml:space="preserve">При этом </w:t>
      </w:r>
      <w:r>
        <w:rPr>
          <w:rFonts w:ascii="Times New Roman" w:hAnsi="Times New Roman"/>
          <w:sz w:val="28"/>
          <w:szCs w:val="28"/>
        </w:rPr>
        <w:t>Краснозаводской</w:t>
      </w:r>
      <w:r w:rsidRPr="008B45C5">
        <w:rPr>
          <w:rFonts w:ascii="Times New Roman" w:hAnsi="Times New Roman"/>
          <w:sz w:val="28"/>
          <w:szCs w:val="28"/>
        </w:rPr>
        <w:t xml:space="preserve"> сельсовет  является высокодотационным и обладает финансовыми средствами в основном для обеспечения текущего функционирования бюджетной сферы и не имеет ресурсов для проведения реконструкции и капитальных ремонтов зданий, находящихся в муниципальной собственности, размещающих бюджетные учреждения, поддержания их состояния в надлежащем порядке, приобретения необходимого оборудования.</w:t>
      </w:r>
    </w:p>
    <w:p w:rsidR="00F52CFA" w:rsidRPr="000D5743" w:rsidRDefault="00F52CFA" w:rsidP="00B1691B">
      <w:pPr>
        <w:pStyle w:val="ListParagraph"/>
        <w:numPr>
          <w:ilvl w:val="0"/>
          <w:numId w:val="4"/>
        </w:numPr>
        <w:tabs>
          <w:tab w:val="left" w:pos="426"/>
        </w:tabs>
        <w:suppressAutoHyphens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0D5743">
        <w:rPr>
          <w:rFonts w:ascii="Times New Roman" w:hAnsi="Times New Roman"/>
          <w:sz w:val="28"/>
          <w:szCs w:val="28"/>
        </w:rPr>
        <w:t xml:space="preserve">Приоритеты и цели социально-экономического развития </w:t>
      </w:r>
      <w:r>
        <w:rPr>
          <w:rFonts w:ascii="Times New Roman" w:hAnsi="Times New Roman"/>
          <w:sz w:val="28"/>
          <w:szCs w:val="28"/>
        </w:rPr>
        <w:br/>
      </w:r>
      <w:r w:rsidRPr="000D5743">
        <w:rPr>
          <w:rFonts w:ascii="Times New Roman" w:hAnsi="Times New Roman"/>
          <w:sz w:val="28"/>
          <w:szCs w:val="28"/>
        </w:rPr>
        <w:t>в соответствующей сфере, описание основных целей и задач программы, прогноз развития соответствующей сферы</w:t>
      </w:r>
    </w:p>
    <w:p w:rsidR="00F52CFA" w:rsidRPr="00D00500" w:rsidRDefault="00F52CFA" w:rsidP="00D00500">
      <w:pPr>
        <w:pStyle w:val="ListParagraph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F52CFA" w:rsidRPr="00C7528F" w:rsidRDefault="00F52CFA" w:rsidP="003634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7528F">
        <w:rPr>
          <w:rFonts w:ascii="Times New Roman" w:hAnsi="Times New Roman"/>
          <w:sz w:val="28"/>
          <w:szCs w:val="28"/>
        </w:rPr>
        <w:t>На сегодняшний день существуют различные механизмы поддержки органов местного самоуправления при осуществлении своих полномочий, закрепленные как на федеральном, так и на краевом уровне. Однако количество и масштаб проблем</w:t>
      </w:r>
      <w:r>
        <w:rPr>
          <w:rFonts w:ascii="Times New Roman" w:hAnsi="Times New Roman"/>
          <w:sz w:val="28"/>
          <w:szCs w:val="28"/>
        </w:rPr>
        <w:t>ы</w:t>
      </w:r>
      <w:r w:rsidRPr="00C7528F">
        <w:rPr>
          <w:rFonts w:ascii="Times New Roman" w:hAnsi="Times New Roman"/>
          <w:sz w:val="28"/>
          <w:szCs w:val="28"/>
        </w:rPr>
        <w:t xml:space="preserve"> в муниципальных образованиях свидетельствуют </w:t>
      </w:r>
      <w:r w:rsidRPr="00C7528F">
        <w:rPr>
          <w:rFonts w:ascii="Times New Roman" w:hAnsi="Times New Roman"/>
          <w:sz w:val="28"/>
          <w:szCs w:val="28"/>
        </w:rPr>
        <w:br/>
        <w:t xml:space="preserve">о недостаточности мер, направленных на поддержку и развитие местного самоуправления, а также о необходимости комплексного целевого подхода </w:t>
      </w:r>
      <w:r w:rsidRPr="00C7528F">
        <w:rPr>
          <w:rFonts w:ascii="Times New Roman" w:hAnsi="Times New Roman"/>
          <w:sz w:val="28"/>
          <w:szCs w:val="28"/>
        </w:rPr>
        <w:br/>
        <w:t>в решении наиболее важных и актуальных задач</w:t>
      </w:r>
      <w:r>
        <w:rPr>
          <w:rFonts w:ascii="Times New Roman" w:hAnsi="Times New Roman"/>
          <w:sz w:val="28"/>
          <w:szCs w:val="28"/>
          <w:lang w:eastAsia="ru-RU"/>
        </w:rPr>
        <w:t xml:space="preserve"> путем </w:t>
      </w:r>
      <w:r w:rsidRPr="008B45C5">
        <w:rPr>
          <w:rFonts w:ascii="Times New Roman" w:hAnsi="Times New Roman"/>
          <w:sz w:val="28"/>
          <w:szCs w:val="28"/>
          <w:lang w:eastAsia="ru-RU"/>
        </w:rPr>
        <w:t>рационального и эффективного использования бюджетных средств.</w:t>
      </w:r>
    </w:p>
    <w:p w:rsidR="00F52CFA" w:rsidRPr="00F90169" w:rsidRDefault="00F52CFA" w:rsidP="00F901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Целью Программы являются условия</w:t>
      </w:r>
      <w:r w:rsidRPr="00535FB4">
        <w:rPr>
          <w:rFonts w:ascii="Times New Roman" w:hAnsi="Times New Roman"/>
          <w:sz w:val="28"/>
          <w:szCs w:val="28"/>
        </w:rPr>
        <w:t xml:space="preserve"> для устойчивого социально-экономического развити</w:t>
      </w:r>
      <w:r>
        <w:rPr>
          <w:rFonts w:ascii="Times New Roman" w:hAnsi="Times New Roman"/>
          <w:sz w:val="28"/>
          <w:szCs w:val="28"/>
        </w:rPr>
        <w:t>я Краснозаводского сельсовета</w:t>
      </w:r>
      <w:r w:rsidRPr="00535FB4">
        <w:rPr>
          <w:rFonts w:ascii="Times New Roman" w:hAnsi="Times New Roman"/>
          <w:sz w:val="28"/>
          <w:szCs w:val="28"/>
        </w:rPr>
        <w:t xml:space="preserve"> и эффективной реализации органами местного самоуправления полномочий, закрепленных за м</w:t>
      </w:r>
      <w:r>
        <w:rPr>
          <w:rFonts w:ascii="Times New Roman" w:hAnsi="Times New Roman"/>
          <w:sz w:val="28"/>
          <w:szCs w:val="28"/>
        </w:rPr>
        <w:t>униципальным образованием</w:t>
      </w:r>
      <w:r w:rsidRPr="00535FB4">
        <w:rPr>
          <w:rFonts w:ascii="Times New Roman" w:hAnsi="Times New Roman"/>
          <w:sz w:val="28"/>
          <w:szCs w:val="28"/>
        </w:rPr>
        <w:t>.</w:t>
      </w:r>
    </w:p>
    <w:p w:rsidR="00F52CFA" w:rsidRDefault="00F52CFA" w:rsidP="00F901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0169">
        <w:rPr>
          <w:rFonts w:ascii="Times New Roman" w:hAnsi="Times New Roman"/>
          <w:sz w:val="28"/>
          <w:szCs w:val="28"/>
        </w:rPr>
        <w:t>Для достижения поставленной цели нео</w:t>
      </w:r>
      <w:r>
        <w:rPr>
          <w:rFonts w:ascii="Times New Roman" w:hAnsi="Times New Roman"/>
          <w:sz w:val="28"/>
          <w:szCs w:val="28"/>
        </w:rPr>
        <w:t>бходимо решение  задач, которые включают в себя следующие мероприятия:</w:t>
      </w:r>
    </w:p>
    <w:p w:rsidR="00F52CFA" w:rsidRDefault="00F52CFA" w:rsidP="00F901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2CFA" w:rsidRDefault="00F52CFA" w:rsidP="00F901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030D">
        <w:rPr>
          <w:rFonts w:ascii="Times New Roman" w:hAnsi="Times New Roman"/>
          <w:b/>
          <w:sz w:val="28"/>
          <w:szCs w:val="28"/>
        </w:rPr>
        <w:t>Задача № 1.</w:t>
      </w:r>
      <w:r>
        <w:rPr>
          <w:rFonts w:ascii="Times New Roman" w:hAnsi="Times New Roman"/>
          <w:sz w:val="28"/>
          <w:szCs w:val="28"/>
        </w:rPr>
        <w:t xml:space="preserve"> Развитие транспортной системы.</w:t>
      </w:r>
    </w:p>
    <w:p w:rsidR="00F52CFA" w:rsidRDefault="00F52CFA" w:rsidP="00F901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Мероприятие 1. Развитие и модернизация улично-дорожной сети.</w:t>
      </w:r>
    </w:p>
    <w:p w:rsidR="00F52CFA" w:rsidRDefault="00F52CFA" w:rsidP="00F901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Мероприятие 2. Содержание автомобильных дорог местного значения.</w:t>
      </w:r>
    </w:p>
    <w:p w:rsidR="00F52CFA" w:rsidRDefault="00F52CFA" w:rsidP="00F901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2CFA" w:rsidRDefault="00F52CFA" w:rsidP="00F901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Задача № 2.</w:t>
      </w:r>
      <w:r w:rsidRPr="00B2030D">
        <w:rPr>
          <w:rFonts w:ascii="Times New Roman" w:hAnsi="Times New Roman"/>
          <w:sz w:val="28"/>
          <w:szCs w:val="28"/>
        </w:rPr>
        <w:t>Создание условий обеспечения эффективного использования энергоресурсов.</w:t>
      </w:r>
    </w:p>
    <w:p w:rsidR="00F52CFA" w:rsidRDefault="00F52CFA" w:rsidP="00F901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Мероприятие 1.Организационные мероприятия по повышению эффективности использования энергетических ресурсов на территории Краснозаводского сельсовета.</w:t>
      </w:r>
    </w:p>
    <w:p w:rsidR="00F52CFA" w:rsidRDefault="00F52CFA" w:rsidP="00F901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2CFA" w:rsidRDefault="00F52CFA" w:rsidP="00F901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Задача № 3. </w:t>
      </w:r>
      <w:r w:rsidRPr="0058599C">
        <w:rPr>
          <w:rFonts w:ascii="Times New Roman" w:hAnsi="Times New Roman"/>
          <w:sz w:val="28"/>
          <w:szCs w:val="28"/>
        </w:rPr>
        <w:t>Создание благоприятной и комфортабельной среды проживания, обеспечение прав граждан на благоприятную среду жизнедеятельности путем улучшения социально-экологического климата.</w:t>
      </w:r>
    </w:p>
    <w:p w:rsidR="00F52CFA" w:rsidRDefault="00F52CFA" w:rsidP="00F901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Мероприятие 1. Обслуживание уличного освещения, осуществление мероприятий по благоустройству территории Краснозаводского сельсовета.</w:t>
      </w:r>
    </w:p>
    <w:p w:rsidR="00F52CFA" w:rsidRDefault="00F52CFA" w:rsidP="00A15A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Мероприятие 2. Обеспечение деятельности административных комиссий.</w:t>
      </w:r>
    </w:p>
    <w:p w:rsidR="00F52CFA" w:rsidRDefault="00F52CFA" w:rsidP="00F901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2CFA" w:rsidRDefault="00F52CFA" w:rsidP="00F901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Задача № 4.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 w:rsidRPr="00862F73">
        <w:rPr>
          <w:rFonts w:ascii="Times New Roman" w:hAnsi="Times New Roman"/>
          <w:sz w:val="28"/>
          <w:szCs w:val="28"/>
          <w:lang w:eastAsia="ru-RU"/>
        </w:rPr>
        <w:t>оздание условий для эффективно</w:t>
      </w:r>
      <w:r>
        <w:rPr>
          <w:rFonts w:ascii="Times New Roman" w:hAnsi="Times New Roman"/>
          <w:sz w:val="28"/>
          <w:szCs w:val="28"/>
          <w:lang w:eastAsia="ru-RU"/>
        </w:rPr>
        <w:t xml:space="preserve">го, ответственного </w:t>
      </w:r>
      <w:r w:rsidRPr="00862F73">
        <w:rPr>
          <w:rFonts w:ascii="Times New Roman" w:hAnsi="Times New Roman"/>
          <w:sz w:val="28"/>
          <w:szCs w:val="28"/>
          <w:lang w:eastAsia="ru-RU"/>
        </w:rPr>
        <w:t xml:space="preserve"> управления финансовыми ресурсами в рамках выполнения установленных функций и полномочий.</w:t>
      </w:r>
    </w:p>
    <w:p w:rsidR="00F52CFA" w:rsidRDefault="00F52CFA" w:rsidP="00F901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Мероприятие 1. Руководство и управление программой.</w:t>
      </w:r>
    </w:p>
    <w:p w:rsidR="00F52CFA" w:rsidRDefault="00F52CFA" w:rsidP="00F901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Мероприятие 2. Обеспечение первичного воинского учета граждан.</w:t>
      </w:r>
    </w:p>
    <w:p w:rsidR="00F52CFA" w:rsidRDefault="00F52CFA" w:rsidP="00F901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Мероприятие 3. Обеспечение ведения бюджетного учета.</w:t>
      </w:r>
    </w:p>
    <w:p w:rsidR="00F52CFA" w:rsidRDefault="00F52CFA" w:rsidP="00F901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Мероприятие 4. Обеспечение административно-хозяйственной деятельности  администрации сельсовета.</w:t>
      </w:r>
    </w:p>
    <w:p w:rsidR="00F52CFA" w:rsidRDefault="00F52CFA" w:rsidP="00F901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Мероприятие 5. Организация общественных и временных работ.</w:t>
      </w:r>
    </w:p>
    <w:p w:rsidR="00F52CFA" w:rsidRPr="0058599C" w:rsidRDefault="00F52CFA" w:rsidP="00F901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Мероприятие 6. Передача полномочий. </w:t>
      </w:r>
    </w:p>
    <w:p w:rsidR="00F52CFA" w:rsidRDefault="00F52CFA" w:rsidP="009A7B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2CFA" w:rsidRDefault="00F52CFA" w:rsidP="00435046">
      <w:pPr>
        <w:pStyle w:val="ListParagraph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435046">
        <w:rPr>
          <w:rFonts w:ascii="Times New Roman" w:hAnsi="Times New Roman"/>
          <w:sz w:val="28"/>
          <w:szCs w:val="28"/>
        </w:rPr>
        <w:t xml:space="preserve">Механизм реализации мероприятий </w:t>
      </w:r>
      <w:r>
        <w:rPr>
          <w:rFonts w:ascii="Times New Roman" w:hAnsi="Times New Roman"/>
          <w:sz w:val="28"/>
          <w:szCs w:val="28"/>
        </w:rPr>
        <w:t>П</w:t>
      </w:r>
      <w:r w:rsidRPr="00435046">
        <w:rPr>
          <w:rFonts w:ascii="Times New Roman" w:hAnsi="Times New Roman"/>
          <w:sz w:val="28"/>
          <w:szCs w:val="28"/>
        </w:rPr>
        <w:t>рограммы</w:t>
      </w:r>
    </w:p>
    <w:p w:rsidR="00F52CFA" w:rsidRPr="00CC6DD3" w:rsidRDefault="00F52CFA" w:rsidP="0026306B">
      <w:pPr>
        <w:pStyle w:val="ListParagraph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CC6DD3">
        <w:rPr>
          <w:rFonts w:ascii="Times New Roman" w:hAnsi="Times New Roman"/>
          <w:sz w:val="28"/>
          <w:szCs w:val="28"/>
        </w:rPr>
        <w:t xml:space="preserve">Программа реализуется за счет средств федерального, краевого бюджета и бюджета </w:t>
      </w:r>
      <w:r>
        <w:rPr>
          <w:rFonts w:ascii="Times New Roman" w:hAnsi="Times New Roman"/>
          <w:sz w:val="28"/>
          <w:szCs w:val="28"/>
        </w:rPr>
        <w:t>Краснозаводского</w:t>
      </w:r>
      <w:r w:rsidRPr="00CC6DD3">
        <w:rPr>
          <w:rFonts w:ascii="Times New Roman" w:hAnsi="Times New Roman"/>
          <w:sz w:val="28"/>
          <w:szCs w:val="28"/>
        </w:rPr>
        <w:t xml:space="preserve"> сельсовета.</w:t>
      </w:r>
    </w:p>
    <w:p w:rsidR="00F52CFA" w:rsidRPr="00CC6DD3" w:rsidRDefault="00F52CFA" w:rsidP="0026306B">
      <w:pPr>
        <w:pStyle w:val="ListParagraph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CC6DD3">
        <w:rPr>
          <w:rFonts w:ascii="Times New Roman" w:hAnsi="Times New Roman"/>
          <w:sz w:val="28"/>
          <w:szCs w:val="28"/>
        </w:rPr>
        <w:t xml:space="preserve">     Главным распорядителем бюджетных  средств является администрация </w:t>
      </w:r>
      <w:r>
        <w:rPr>
          <w:rFonts w:ascii="Times New Roman" w:hAnsi="Times New Roman"/>
          <w:sz w:val="28"/>
          <w:szCs w:val="28"/>
        </w:rPr>
        <w:t>Краснозаводского</w:t>
      </w:r>
      <w:r w:rsidRPr="00CC6DD3">
        <w:rPr>
          <w:rFonts w:ascii="Times New Roman" w:hAnsi="Times New Roman"/>
          <w:sz w:val="28"/>
          <w:szCs w:val="28"/>
        </w:rPr>
        <w:t xml:space="preserve"> сельсовета.</w:t>
      </w:r>
    </w:p>
    <w:p w:rsidR="00F52CFA" w:rsidRPr="00CC6DD3" w:rsidRDefault="00F52CFA" w:rsidP="0026306B">
      <w:pPr>
        <w:pStyle w:val="ListParagraph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CC6DD3">
        <w:rPr>
          <w:rFonts w:ascii="Times New Roman" w:hAnsi="Times New Roman"/>
          <w:sz w:val="28"/>
          <w:szCs w:val="28"/>
        </w:rPr>
        <w:t xml:space="preserve">     Администрация сельсовета имеет право вносить изменения в программу путем увеличения финансирования отдельных мероприятий за счет средств бюджета сельсовета и внебюджетных средств.</w:t>
      </w:r>
    </w:p>
    <w:p w:rsidR="00F52CFA" w:rsidRPr="003149E8" w:rsidRDefault="00F52CFA" w:rsidP="003252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2CFA" w:rsidRDefault="00F52CFA" w:rsidP="00435046">
      <w:pPr>
        <w:pStyle w:val="ListParagraph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3149E8">
        <w:rPr>
          <w:rFonts w:ascii="Times New Roman" w:hAnsi="Times New Roman"/>
          <w:sz w:val="28"/>
          <w:szCs w:val="28"/>
        </w:rPr>
        <w:t xml:space="preserve"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соответствующей сфере </w:t>
      </w:r>
      <w:r>
        <w:rPr>
          <w:rFonts w:ascii="Times New Roman" w:hAnsi="Times New Roman"/>
          <w:sz w:val="28"/>
          <w:szCs w:val="28"/>
        </w:rPr>
        <w:t>на территории Краснозаводского сельсовета Боготольского района</w:t>
      </w:r>
    </w:p>
    <w:p w:rsidR="00F52CFA" w:rsidRDefault="00F52CFA" w:rsidP="000C081C">
      <w:pPr>
        <w:pStyle w:val="ListParagraph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F52CFA" w:rsidRDefault="00F52CFA" w:rsidP="0032522B">
      <w:pPr>
        <w:pStyle w:val="BodyTextIndent3"/>
        <w:ind w:right="-83"/>
      </w:pPr>
      <w:r w:rsidRPr="00293F68">
        <w:t>Прогноз по</w:t>
      </w:r>
      <w:r>
        <w:t>казателей развития муниципального образования</w:t>
      </w:r>
      <w:r w:rsidRPr="00293F68">
        <w:t xml:space="preserve"> в результате достижения обозначенной Программой цели, в первую очередь, должен отражать улучшение материально-технического состояния муниципального имущества, повышение уровня качества жизни населения, улучшение качества предоставления муниципальных услуг.</w:t>
      </w:r>
    </w:p>
    <w:p w:rsidR="00F52CFA" w:rsidRPr="00CC6DD3" w:rsidRDefault="00F52CFA" w:rsidP="00293F68">
      <w:pPr>
        <w:pStyle w:val="1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CC6DD3">
        <w:rPr>
          <w:rFonts w:ascii="Times New Roman" w:hAnsi="Times New Roman" w:cs="Times New Roman"/>
          <w:sz w:val="28"/>
          <w:szCs w:val="28"/>
          <w:lang w:eastAsia="ru-RU"/>
        </w:rPr>
        <w:t xml:space="preserve">Перечень целевых показателей и показателей результативности Программы с расшифровкой плановых значений по годам ее реализации представлены в </w:t>
      </w:r>
      <w:r w:rsidRPr="00CC6DD3">
        <w:rPr>
          <w:rFonts w:ascii="Times New Roman" w:hAnsi="Times New Roman" w:cs="Times New Roman"/>
          <w:sz w:val="28"/>
          <w:szCs w:val="28"/>
        </w:rPr>
        <w:t>приложении № 1 к Программе</w:t>
      </w:r>
      <w:r w:rsidRPr="00CC6DD3">
        <w:rPr>
          <w:rFonts w:ascii="Times New Roman" w:hAnsi="Times New Roman" w:cs="Times New Roman"/>
          <w:sz w:val="28"/>
          <w:szCs w:val="28"/>
          <w:lang w:eastAsia="ru-RU"/>
        </w:rPr>
        <w:t xml:space="preserve">, значения целевых показателей на долгосрочный период представлены в </w:t>
      </w:r>
      <w:r w:rsidRPr="00CC6DD3">
        <w:rPr>
          <w:rFonts w:ascii="Times New Roman" w:hAnsi="Times New Roman" w:cs="Times New Roman"/>
          <w:sz w:val="28"/>
          <w:szCs w:val="28"/>
        </w:rPr>
        <w:t>приложении № 2 к Программе.</w:t>
      </w:r>
    </w:p>
    <w:p w:rsidR="00F52CFA" w:rsidRPr="0032522B" w:rsidRDefault="00F52CFA" w:rsidP="00B1691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F52CFA" w:rsidRDefault="00F52CFA" w:rsidP="0085384C">
      <w:pPr>
        <w:pStyle w:val="ListParagraph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8B3ADE">
        <w:rPr>
          <w:rFonts w:ascii="Times New Roman" w:hAnsi="Times New Roman"/>
          <w:sz w:val="28"/>
          <w:szCs w:val="28"/>
        </w:rPr>
        <w:t xml:space="preserve">Информация о распределении планируемых расходов </w:t>
      </w:r>
      <w:r>
        <w:rPr>
          <w:rFonts w:ascii="Times New Roman" w:hAnsi="Times New Roman"/>
          <w:sz w:val="28"/>
          <w:szCs w:val="28"/>
        </w:rPr>
        <w:br/>
      </w:r>
      <w:r w:rsidRPr="008B3ADE">
        <w:rPr>
          <w:rFonts w:ascii="Times New Roman" w:hAnsi="Times New Roman"/>
          <w:sz w:val="28"/>
          <w:szCs w:val="28"/>
        </w:rPr>
        <w:t xml:space="preserve">по мероприятиям </w:t>
      </w:r>
      <w:r>
        <w:rPr>
          <w:rFonts w:ascii="Times New Roman" w:hAnsi="Times New Roman"/>
          <w:sz w:val="28"/>
          <w:szCs w:val="28"/>
        </w:rPr>
        <w:t>П</w:t>
      </w:r>
      <w:r w:rsidRPr="008B3ADE">
        <w:rPr>
          <w:rFonts w:ascii="Times New Roman" w:hAnsi="Times New Roman"/>
          <w:sz w:val="28"/>
          <w:szCs w:val="28"/>
        </w:rPr>
        <w:t>рограммы</w:t>
      </w:r>
    </w:p>
    <w:p w:rsidR="00F52CFA" w:rsidRDefault="00F52CFA" w:rsidP="008B3ADE">
      <w:pPr>
        <w:pStyle w:val="ListParagraph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F52CFA" w:rsidRDefault="00F52CFA" w:rsidP="00B161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E3">
        <w:rPr>
          <w:rFonts w:ascii="Times New Roman" w:hAnsi="Times New Roman"/>
          <w:sz w:val="28"/>
          <w:szCs w:val="28"/>
        </w:rPr>
        <w:t>Информация о распределении планируемых расходов</w:t>
      </w:r>
      <w:r>
        <w:rPr>
          <w:rFonts w:ascii="Times New Roman" w:hAnsi="Times New Roman"/>
          <w:sz w:val="28"/>
          <w:szCs w:val="28"/>
        </w:rPr>
        <w:t xml:space="preserve"> в части расходов  Программы по мероприятиям </w:t>
      </w:r>
      <w:r w:rsidRPr="000511E3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0511E3">
        <w:rPr>
          <w:rFonts w:ascii="Times New Roman" w:hAnsi="Times New Roman"/>
          <w:sz w:val="28"/>
          <w:szCs w:val="28"/>
        </w:rPr>
        <w:t>, с указанием главных</w:t>
      </w:r>
      <w:r>
        <w:rPr>
          <w:rFonts w:ascii="Times New Roman" w:hAnsi="Times New Roman"/>
          <w:sz w:val="28"/>
          <w:szCs w:val="28"/>
        </w:rPr>
        <w:t xml:space="preserve"> распорядителей средств местного  бюджета</w:t>
      </w:r>
      <w:r w:rsidRPr="000511E3">
        <w:rPr>
          <w:rFonts w:ascii="Times New Roman" w:hAnsi="Times New Roman"/>
          <w:sz w:val="28"/>
          <w:szCs w:val="28"/>
        </w:rPr>
        <w:t xml:space="preserve">, а также по годам реализации Программы представлена в </w:t>
      </w:r>
      <w:r w:rsidRPr="00C609F0">
        <w:rPr>
          <w:rFonts w:ascii="Times New Roman" w:hAnsi="Times New Roman"/>
          <w:sz w:val="28"/>
          <w:szCs w:val="28"/>
        </w:rPr>
        <w:t xml:space="preserve">приложении </w:t>
      </w:r>
      <w:r w:rsidRPr="00045AC2">
        <w:rPr>
          <w:rFonts w:ascii="Times New Roman" w:hAnsi="Times New Roman"/>
          <w:sz w:val="28"/>
          <w:szCs w:val="28"/>
        </w:rPr>
        <w:t>№1 к Программе.</w:t>
      </w:r>
    </w:p>
    <w:p w:rsidR="00F52CFA" w:rsidRDefault="00F52CFA" w:rsidP="00B161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2CFA" w:rsidRDefault="00F52CFA" w:rsidP="00AB5A30">
      <w:pPr>
        <w:pStyle w:val="ListParagraph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F52CFA" w:rsidRDefault="00F52CFA" w:rsidP="00AB5A30">
      <w:pPr>
        <w:pStyle w:val="ListParagraph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F52CFA" w:rsidRDefault="00F52CFA" w:rsidP="00F327A8">
      <w:pPr>
        <w:pStyle w:val="ListParagraph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277A0">
        <w:rPr>
          <w:rFonts w:ascii="Times New Roman" w:hAnsi="Times New Roman"/>
          <w:sz w:val="28"/>
          <w:szCs w:val="28"/>
          <w:lang w:eastAsia="ru-RU"/>
        </w:rPr>
        <w:t xml:space="preserve">Информация о ресурсном обеспечении и прогнозной оценке расходов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7277A0">
        <w:rPr>
          <w:rFonts w:ascii="Times New Roman" w:hAnsi="Times New Roman"/>
          <w:sz w:val="28"/>
          <w:szCs w:val="28"/>
          <w:lang w:eastAsia="ru-RU"/>
        </w:rPr>
        <w:t>на реализацию целей программы</w:t>
      </w:r>
    </w:p>
    <w:p w:rsidR="00F52CFA" w:rsidRDefault="00F52CFA" w:rsidP="00B1502D">
      <w:pPr>
        <w:pStyle w:val="ListParagraph"/>
        <w:spacing w:after="0" w:line="240" w:lineRule="auto"/>
        <w:ind w:left="0"/>
        <w:rPr>
          <w:rFonts w:ascii="Times New Roman" w:hAnsi="Times New Roman"/>
          <w:sz w:val="28"/>
          <w:szCs w:val="28"/>
          <w:lang w:eastAsia="ru-RU"/>
        </w:rPr>
      </w:pPr>
    </w:p>
    <w:p w:rsidR="00F52CFA" w:rsidRDefault="00F52CFA" w:rsidP="008B45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2661">
        <w:rPr>
          <w:rFonts w:ascii="Times New Roman" w:hAnsi="Times New Roman"/>
          <w:sz w:val="28"/>
          <w:szCs w:val="28"/>
        </w:rPr>
        <w:t xml:space="preserve">Общий </w:t>
      </w:r>
      <w:r>
        <w:rPr>
          <w:rFonts w:ascii="Times New Roman" w:hAnsi="Times New Roman"/>
          <w:sz w:val="28"/>
          <w:szCs w:val="28"/>
        </w:rPr>
        <w:t>объем финансирования программы 13734,0</w:t>
      </w:r>
      <w:r w:rsidRPr="00262661">
        <w:rPr>
          <w:rFonts w:ascii="Times New Roman" w:hAnsi="Times New Roman"/>
          <w:sz w:val="28"/>
          <w:szCs w:val="28"/>
        </w:rPr>
        <w:t>тыс. рублей, в том числе:</w:t>
      </w:r>
    </w:p>
    <w:p w:rsidR="00F52CFA" w:rsidRPr="00262661" w:rsidRDefault="00F52CFA" w:rsidP="008B45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2CFA" w:rsidRDefault="00F52CFA" w:rsidP="008B45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2014 год 4631,5</w:t>
      </w:r>
      <w:r w:rsidRPr="00262661">
        <w:rPr>
          <w:rFonts w:ascii="Times New Roman" w:hAnsi="Times New Roman"/>
          <w:sz w:val="28"/>
          <w:szCs w:val="28"/>
        </w:rPr>
        <w:t>тыс. рублей;</w:t>
      </w:r>
    </w:p>
    <w:p w:rsidR="00F52CFA" w:rsidRDefault="00F52CFA" w:rsidP="008B45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бюджет___77,9__тыс.руб;</w:t>
      </w:r>
    </w:p>
    <w:p w:rsidR="00F52CFA" w:rsidRDefault="00F52CFA" w:rsidP="008B45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краевой бюджет_______67,9____тыс.руб;</w:t>
      </w:r>
    </w:p>
    <w:p w:rsidR="00F52CFA" w:rsidRDefault="00F52CFA" w:rsidP="008B45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 сельсовета____4485,7__тыс.руб;</w:t>
      </w:r>
    </w:p>
    <w:p w:rsidR="00F52CFA" w:rsidRPr="00262661" w:rsidRDefault="00F52CFA" w:rsidP="008B45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2CFA" w:rsidRDefault="00F52CFA" w:rsidP="008B45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2015 год 4554,6__</w:t>
      </w:r>
      <w:r w:rsidRPr="00262661">
        <w:rPr>
          <w:rFonts w:ascii="Times New Roman" w:hAnsi="Times New Roman"/>
          <w:sz w:val="28"/>
          <w:szCs w:val="28"/>
        </w:rPr>
        <w:t>тыс. рублей;</w:t>
      </w:r>
    </w:p>
    <w:p w:rsidR="00F52CFA" w:rsidRDefault="00F52CFA" w:rsidP="008B45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бюджет____77,8____тыс.руб;</w:t>
      </w:r>
    </w:p>
    <w:p w:rsidR="00F52CFA" w:rsidRDefault="00F52CFA" w:rsidP="008B45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краевой бюджет_____0_____тыс.руб;</w:t>
      </w:r>
    </w:p>
    <w:p w:rsidR="00F52CFA" w:rsidRDefault="00F52CFA" w:rsidP="008B45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 сельсовета_4476,8_тыс.руб;</w:t>
      </w:r>
    </w:p>
    <w:p w:rsidR="00F52CFA" w:rsidRPr="00262661" w:rsidRDefault="00F52CFA" w:rsidP="008B45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2CFA" w:rsidRDefault="00F52CFA" w:rsidP="008B45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2016 год _4547,9_</w:t>
      </w:r>
      <w:r w:rsidRPr="00262661">
        <w:rPr>
          <w:rFonts w:ascii="Times New Roman" w:hAnsi="Times New Roman"/>
          <w:sz w:val="28"/>
          <w:szCs w:val="28"/>
        </w:rPr>
        <w:t>тыс. рублей;</w:t>
      </w:r>
    </w:p>
    <w:p w:rsidR="00F52CFA" w:rsidRDefault="00F52CFA" w:rsidP="008B45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бюджет___77,8___тыс.руб;</w:t>
      </w:r>
    </w:p>
    <w:p w:rsidR="00F52CFA" w:rsidRDefault="00F52CFA" w:rsidP="008B45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краевой бюджет_______0___тыс.руб;</w:t>
      </w:r>
    </w:p>
    <w:p w:rsidR="00F52CFA" w:rsidRPr="00262661" w:rsidRDefault="00F52CFA" w:rsidP="008B45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 сельсовета____4470,1____тыс.руб;</w:t>
      </w:r>
    </w:p>
    <w:p w:rsidR="00F52CFA" w:rsidRDefault="00F52CFA" w:rsidP="000D4116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52CFA" w:rsidRDefault="00F52CFA" w:rsidP="000D4116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52CFA" w:rsidRDefault="00F52CFA" w:rsidP="000D4116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52CFA" w:rsidRDefault="00F52CFA" w:rsidP="000D411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97C1B">
        <w:rPr>
          <w:rFonts w:ascii="Times New Roman" w:hAnsi="Times New Roman"/>
          <w:sz w:val="28"/>
          <w:szCs w:val="28"/>
        </w:rPr>
        <w:t xml:space="preserve">Указанный объем финансовых ресурсов на 2014 – 2016 годы определен </w:t>
      </w:r>
      <w:r>
        <w:rPr>
          <w:rFonts w:ascii="Times New Roman" w:hAnsi="Times New Roman"/>
          <w:sz w:val="28"/>
          <w:szCs w:val="28"/>
        </w:rPr>
        <w:br/>
        <w:t>на основе параметров местного   бюджета</w:t>
      </w:r>
      <w:r w:rsidRPr="00997C1B">
        <w:rPr>
          <w:rFonts w:ascii="Times New Roman" w:hAnsi="Times New Roman"/>
          <w:sz w:val="28"/>
          <w:szCs w:val="28"/>
        </w:rPr>
        <w:t xml:space="preserve"> на 2014 год и плановый период 2015 – 2016 годов.</w:t>
      </w:r>
    </w:p>
    <w:p w:rsidR="00F52CFA" w:rsidRDefault="00F52CFA" w:rsidP="000D411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52CFA" w:rsidRDefault="00F52CFA" w:rsidP="000D411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Краснозаводского сельсовета                                  Г.Н. Куц</w:t>
      </w:r>
    </w:p>
    <w:p w:rsidR="00F52CFA" w:rsidRDefault="00F52CFA" w:rsidP="00F61E63">
      <w:pPr>
        <w:spacing w:after="0" w:line="240" w:lineRule="auto"/>
        <w:rPr>
          <w:rFonts w:ascii="Times New Roman" w:hAnsi="Times New Roman" w:cs="Calibri"/>
          <w:b/>
          <w:color w:val="000000"/>
          <w:sz w:val="28"/>
          <w:szCs w:val="28"/>
        </w:rPr>
        <w:sectPr w:rsidR="00F52CFA" w:rsidSect="00095240">
          <w:headerReference w:type="default" r:id="rId7"/>
          <w:pgSz w:w="11905" w:h="16838"/>
          <w:pgMar w:top="993" w:right="850" w:bottom="851" w:left="1418" w:header="426" w:footer="720" w:gutter="0"/>
          <w:pgNumType w:start="1"/>
          <w:cols w:space="720"/>
          <w:noEndnote/>
          <w:titlePg/>
          <w:docGrid w:linePitch="299"/>
        </w:sectPr>
      </w:pPr>
    </w:p>
    <w:p w:rsidR="00F52CFA" w:rsidRDefault="00F52CFA" w:rsidP="00F1435B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F52CFA" w:rsidRDefault="00F52CFA" w:rsidP="00F1435B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F52CFA" w:rsidRDefault="00F52CFA" w:rsidP="00F1435B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F52CFA" w:rsidRDefault="00F52CFA" w:rsidP="00F1435B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F52CFA" w:rsidRDefault="00F52CFA" w:rsidP="00F1435B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F52CFA" w:rsidRDefault="00F52CFA" w:rsidP="00F1435B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F52CFA" w:rsidRPr="00322EE3" w:rsidRDefault="00F52CFA" w:rsidP="00F1435B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sectPr w:rsidR="00F52CFA" w:rsidRPr="00322EE3" w:rsidSect="00B71AB7">
      <w:pgSz w:w="11905" w:h="16838"/>
      <w:pgMar w:top="993" w:right="850" w:bottom="851" w:left="1418" w:header="426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2CFA" w:rsidRDefault="00F52CFA" w:rsidP="00361018">
      <w:pPr>
        <w:spacing w:after="0" w:line="240" w:lineRule="auto"/>
      </w:pPr>
      <w:r>
        <w:separator/>
      </w:r>
    </w:p>
  </w:endnote>
  <w:endnote w:type="continuationSeparator" w:id="1">
    <w:p w:rsidR="00F52CFA" w:rsidRDefault="00F52CFA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212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2CFA" w:rsidRDefault="00F52CFA" w:rsidP="00361018">
      <w:pPr>
        <w:spacing w:after="0" w:line="240" w:lineRule="auto"/>
      </w:pPr>
      <w:r>
        <w:separator/>
      </w:r>
    </w:p>
  </w:footnote>
  <w:footnote w:type="continuationSeparator" w:id="1">
    <w:p w:rsidR="00F52CFA" w:rsidRDefault="00F52CFA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CFA" w:rsidRDefault="00F52CFA">
    <w:pPr>
      <w:pStyle w:val="Header"/>
      <w:jc w:val="center"/>
    </w:pPr>
    <w:fldSimple w:instr=" PAGE   \* MERGEFORMAT ">
      <w:r>
        <w:rPr>
          <w:noProof/>
        </w:rPr>
        <w:t>6</w:t>
      </w:r>
    </w:fldSimple>
  </w:p>
  <w:p w:rsidR="00F52CFA" w:rsidRDefault="00F52CF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648A5"/>
    <w:multiLevelType w:val="hybridMultilevel"/>
    <w:tmpl w:val="5166338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1CD0E46"/>
    <w:multiLevelType w:val="hybridMultilevel"/>
    <w:tmpl w:val="75B40B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FE71E9"/>
    <w:multiLevelType w:val="hybridMultilevel"/>
    <w:tmpl w:val="75B40B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2F96424"/>
    <w:multiLevelType w:val="hybridMultilevel"/>
    <w:tmpl w:val="074080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7093B66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DB65770"/>
    <w:multiLevelType w:val="hybridMultilevel"/>
    <w:tmpl w:val="BB36A770"/>
    <w:lvl w:ilvl="0" w:tplc="40FC4E92">
      <w:start w:val="1"/>
      <w:numFmt w:val="decimal"/>
      <w:lvlText w:val="%1)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2E662E77"/>
    <w:multiLevelType w:val="hybridMultilevel"/>
    <w:tmpl w:val="858AA3F8"/>
    <w:lvl w:ilvl="0" w:tplc="DA78BBB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34833A7D"/>
    <w:multiLevelType w:val="hybridMultilevel"/>
    <w:tmpl w:val="A8A2CE5E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77D70BB"/>
    <w:multiLevelType w:val="hybridMultilevel"/>
    <w:tmpl w:val="DB3C176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E9D5E92"/>
    <w:multiLevelType w:val="hybridMultilevel"/>
    <w:tmpl w:val="3D60E586"/>
    <w:lvl w:ilvl="0" w:tplc="D31A400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42864566"/>
    <w:multiLevelType w:val="hybridMultilevel"/>
    <w:tmpl w:val="9078EA46"/>
    <w:lvl w:ilvl="0" w:tplc="469EA886">
      <w:start w:val="1"/>
      <w:numFmt w:val="decimal"/>
      <w:lvlText w:val="%1)"/>
      <w:lvlJc w:val="left"/>
      <w:pPr>
        <w:ind w:left="11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  <w:rPr>
        <w:rFonts w:cs="Times New Roman"/>
      </w:rPr>
    </w:lvl>
  </w:abstractNum>
  <w:abstractNum w:abstractNumId="11">
    <w:nsid w:val="44AD5471"/>
    <w:multiLevelType w:val="hybridMultilevel"/>
    <w:tmpl w:val="EBA24378"/>
    <w:lvl w:ilvl="0" w:tplc="11C29198">
      <w:start w:val="1"/>
      <w:numFmt w:val="decimal"/>
      <w:lvlText w:val="%1."/>
      <w:lvlJc w:val="left"/>
      <w:pPr>
        <w:ind w:left="1705" w:hanging="9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48FD4FAD"/>
    <w:multiLevelType w:val="hybridMultilevel"/>
    <w:tmpl w:val="121AB87E"/>
    <w:lvl w:ilvl="0" w:tplc="71C2BA64">
      <w:start w:val="6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4B275927"/>
    <w:multiLevelType w:val="hybridMultilevel"/>
    <w:tmpl w:val="2B142C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C8B31E5"/>
    <w:multiLevelType w:val="hybridMultilevel"/>
    <w:tmpl w:val="EF82DD8E"/>
    <w:lvl w:ilvl="0" w:tplc="0E9610C0">
      <w:start w:val="1"/>
      <w:numFmt w:val="decimal"/>
      <w:lvlText w:val="%1)"/>
      <w:lvlJc w:val="left"/>
      <w:pPr>
        <w:ind w:left="47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6242596F"/>
    <w:multiLevelType w:val="hybridMultilevel"/>
    <w:tmpl w:val="86E0A3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3E87F03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17">
    <w:nsid w:val="6D966E6C"/>
    <w:multiLevelType w:val="hybridMultilevel"/>
    <w:tmpl w:val="22488A52"/>
    <w:lvl w:ilvl="0" w:tplc="6ED442EE">
      <w:start w:val="1"/>
      <w:numFmt w:val="decimal"/>
      <w:lvlText w:val="%1)"/>
      <w:lvlJc w:val="left"/>
      <w:pPr>
        <w:tabs>
          <w:tab w:val="num" w:pos="1485"/>
        </w:tabs>
        <w:ind w:left="1485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8">
    <w:nsid w:val="797B435A"/>
    <w:multiLevelType w:val="multilevel"/>
    <w:tmpl w:val="6A467878"/>
    <w:lvl w:ilvl="0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2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7" w:hanging="2160"/>
      </w:pPr>
      <w:rPr>
        <w:rFonts w:cs="Times New Roman" w:hint="default"/>
      </w:rPr>
    </w:lvl>
  </w:abstractNum>
  <w:abstractNum w:abstractNumId="19">
    <w:nsid w:val="79E04C50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6"/>
  </w:num>
  <w:num w:numId="3">
    <w:abstractNumId w:val="8"/>
  </w:num>
  <w:num w:numId="4">
    <w:abstractNumId w:val="19"/>
  </w:num>
  <w:num w:numId="5">
    <w:abstractNumId w:val="7"/>
  </w:num>
  <w:num w:numId="6">
    <w:abstractNumId w:val="15"/>
  </w:num>
  <w:num w:numId="7">
    <w:abstractNumId w:val="13"/>
  </w:num>
  <w:num w:numId="8">
    <w:abstractNumId w:val="18"/>
  </w:num>
  <w:num w:numId="9">
    <w:abstractNumId w:val="2"/>
  </w:num>
  <w:num w:numId="10">
    <w:abstractNumId w:val="11"/>
  </w:num>
  <w:num w:numId="11">
    <w:abstractNumId w:val="3"/>
  </w:num>
  <w:num w:numId="12">
    <w:abstractNumId w:val="4"/>
  </w:num>
  <w:num w:numId="13">
    <w:abstractNumId w:val="16"/>
  </w:num>
  <w:num w:numId="14">
    <w:abstractNumId w:val="1"/>
  </w:num>
  <w:num w:numId="15">
    <w:abstractNumId w:val="12"/>
  </w:num>
  <w:num w:numId="16">
    <w:abstractNumId w:val="9"/>
  </w:num>
  <w:num w:numId="17">
    <w:abstractNumId w:val="14"/>
  </w:num>
  <w:num w:numId="18">
    <w:abstractNumId w:val="10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55EA"/>
    <w:rsid w:val="00001D09"/>
    <w:rsid w:val="000022F1"/>
    <w:rsid w:val="0000477F"/>
    <w:rsid w:val="00006687"/>
    <w:rsid w:val="000115B9"/>
    <w:rsid w:val="00014980"/>
    <w:rsid w:val="00016175"/>
    <w:rsid w:val="00017490"/>
    <w:rsid w:val="00017A61"/>
    <w:rsid w:val="0002018A"/>
    <w:rsid w:val="00020597"/>
    <w:rsid w:val="00021E48"/>
    <w:rsid w:val="00026812"/>
    <w:rsid w:val="0002708E"/>
    <w:rsid w:val="0003056B"/>
    <w:rsid w:val="000321F1"/>
    <w:rsid w:val="00032CD6"/>
    <w:rsid w:val="000378FE"/>
    <w:rsid w:val="00040708"/>
    <w:rsid w:val="000411AC"/>
    <w:rsid w:val="00044CFD"/>
    <w:rsid w:val="00045AC2"/>
    <w:rsid w:val="00047BA6"/>
    <w:rsid w:val="000511E3"/>
    <w:rsid w:val="00051ED9"/>
    <w:rsid w:val="0005299B"/>
    <w:rsid w:val="000532C2"/>
    <w:rsid w:val="000540EB"/>
    <w:rsid w:val="00056180"/>
    <w:rsid w:val="0005785C"/>
    <w:rsid w:val="000578DD"/>
    <w:rsid w:val="00062C33"/>
    <w:rsid w:val="000638DC"/>
    <w:rsid w:val="00064B83"/>
    <w:rsid w:val="00065C6B"/>
    <w:rsid w:val="000675DA"/>
    <w:rsid w:val="0007036A"/>
    <w:rsid w:val="00070F8D"/>
    <w:rsid w:val="00071EE8"/>
    <w:rsid w:val="00072410"/>
    <w:rsid w:val="0007268A"/>
    <w:rsid w:val="00073A8E"/>
    <w:rsid w:val="00076961"/>
    <w:rsid w:val="0007705D"/>
    <w:rsid w:val="000771A1"/>
    <w:rsid w:val="0008035F"/>
    <w:rsid w:val="000816D4"/>
    <w:rsid w:val="00085B70"/>
    <w:rsid w:val="00086666"/>
    <w:rsid w:val="00087E0D"/>
    <w:rsid w:val="000920CD"/>
    <w:rsid w:val="000924D7"/>
    <w:rsid w:val="000936ED"/>
    <w:rsid w:val="0009414F"/>
    <w:rsid w:val="000949E9"/>
    <w:rsid w:val="00095240"/>
    <w:rsid w:val="0009601F"/>
    <w:rsid w:val="000972F7"/>
    <w:rsid w:val="000A0192"/>
    <w:rsid w:val="000A37D3"/>
    <w:rsid w:val="000A4F10"/>
    <w:rsid w:val="000A5433"/>
    <w:rsid w:val="000A7C4D"/>
    <w:rsid w:val="000B00DB"/>
    <w:rsid w:val="000B1B9D"/>
    <w:rsid w:val="000B349C"/>
    <w:rsid w:val="000B5697"/>
    <w:rsid w:val="000B5E0F"/>
    <w:rsid w:val="000B7EC0"/>
    <w:rsid w:val="000C0517"/>
    <w:rsid w:val="000C081C"/>
    <w:rsid w:val="000C45A3"/>
    <w:rsid w:val="000C52E0"/>
    <w:rsid w:val="000D01E4"/>
    <w:rsid w:val="000D08D6"/>
    <w:rsid w:val="000D268D"/>
    <w:rsid w:val="000D3818"/>
    <w:rsid w:val="000D3F0A"/>
    <w:rsid w:val="000D4116"/>
    <w:rsid w:val="000D5743"/>
    <w:rsid w:val="000D6711"/>
    <w:rsid w:val="000D75AF"/>
    <w:rsid w:val="000E059D"/>
    <w:rsid w:val="000E2EDF"/>
    <w:rsid w:val="000E3FDF"/>
    <w:rsid w:val="000E73F1"/>
    <w:rsid w:val="000F0263"/>
    <w:rsid w:val="000F272A"/>
    <w:rsid w:val="000F2954"/>
    <w:rsid w:val="000F3513"/>
    <w:rsid w:val="000F3D03"/>
    <w:rsid w:val="000F4514"/>
    <w:rsid w:val="0010101E"/>
    <w:rsid w:val="001018BF"/>
    <w:rsid w:val="00101A10"/>
    <w:rsid w:val="00101BCF"/>
    <w:rsid w:val="00104B7D"/>
    <w:rsid w:val="00105957"/>
    <w:rsid w:val="00105D07"/>
    <w:rsid w:val="00106E28"/>
    <w:rsid w:val="00107639"/>
    <w:rsid w:val="00110C7F"/>
    <w:rsid w:val="001157F5"/>
    <w:rsid w:val="00117475"/>
    <w:rsid w:val="00122D5B"/>
    <w:rsid w:val="00124D9B"/>
    <w:rsid w:val="00131CA5"/>
    <w:rsid w:val="00131E98"/>
    <w:rsid w:val="00134DC9"/>
    <w:rsid w:val="00136781"/>
    <w:rsid w:val="00136BF4"/>
    <w:rsid w:val="001406B2"/>
    <w:rsid w:val="001408F6"/>
    <w:rsid w:val="00140F54"/>
    <w:rsid w:val="001411B9"/>
    <w:rsid w:val="001413F6"/>
    <w:rsid w:val="0014156A"/>
    <w:rsid w:val="00142E27"/>
    <w:rsid w:val="00143DB9"/>
    <w:rsid w:val="00144B13"/>
    <w:rsid w:val="00145986"/>
    <w:rsid w:val="001459F3"/>
    <w:rsid w:val="00145EFC"/>
    <w:rsid w:val="00146073"/>
    <w:rsid w:val="00147A06"/>
    <w:rsid w:val="0015320A"/>
    <w:rsid w:val="001532AB"/>
    <w:rsid w:val="00153ED6"/>
    <w:rsid w:val="001540FC"/>
    <w:rsid w:val="001556EF"/>
    <w:rsid w:val="00157090"/>
    <w:rsid w:val="0015762B"/>
    <w:rsid w:val="00157818"/>
    <w:rsid w:val="00157D95"/>
    <w:rsid w:val="00157F0A"/>
    <w:rsid w:val="00160C6B"/>
    <w:rsid w:val="0016155B"/>
    <w:rsid w:val="0016524F"/>
    <w:rsid w:val="00165D3D"/>
    <w:rsid w:val="0016655B"/>
    <w:rsid w:val="0016771C"/>
    <w:rsid w:val="0017041F"/>
    <w:rsid w:val="0017076B"/>
    <w:rsid w:val="00173116"/>
    <w:rsid w:val="00174A46"/>
    <w:rsid w:val="00174B47"/>
    <w:rsid w:val="00174B8F"/>
    <w:rsid w:val="00177E56"/>
    <w:rsid w:val="00177F5B"/>
    <w:rsid w:val="0018192C"/>
    <w:rsid w:val="00181B9F"/>
    <w:rsid w:val="00185953"/>
    <w:rsid w:val="00190FAE"/>
    <w:rsid w:val="00191DC0"/>
    <w:rsid w:val="00193B63"/>
    <w:rsid w:val="00196AF6"/>
    <w:rsid w:val="001A0357"/>
    <w:rsid w:val="001A0A09"/>
    <w:rsid w:val="001A1424"/>
    <w:rsid w:val="001A7BE8"/>
    <w:rsid w:val="001A7E2C"/>
    <w:rsid w:val="001B0428"/>
    <w:rsid w:val="001B387D"/>
    <w:rsid w:val="001B514E"/>
    <w:rsid w:val="001B6910"/>
    <w:rsid w:val="001C13A0"/>
    <w:rsid w:val="001C2F2B"/>
    <w:rsid w:val="001C3A65"/>
    <w:rsid w:val="001C3CAC"/>
    <w:rsid w:val="001C5764"/>
    <w:rsid w:val="001C5DE6"/>
    <w:rsid w:val="001C7046"/>
    <w:rsid w:val="001D0022"/>
    <w:rsid w:val="001D18A2"/>
    <w:rsid w:val="001D520C"/>
    <w:rsid w:val="001D5565"/>
    <w:rsid w:val="001D5D7E"/>
    <w:rsid w:val="001D7E5B"/>
    <w:rsid w:val="001E0C19"/>
    <w:rsid w:val="001E0D4D"/>
    <w:rsid w:val="001E223E"/>
    <w:rsid w:val="001E289E"/>
    <w:rsid w:val="001E36C2"/>
    <w:rsid w:val="001E491F"/>
    <w:rsid w:val="001E4C86"/>
    <w:rsid w:val="001E57CA"/>
    <w:rsid w:val="001E6254"/>
    <w:rsid w:val="001E6CFC"/>
    <w:rsid w:val="001E7E59"/>
    <w:rsid w:val="001F0C51"/>
    <w:rsid w:val="001F12B8"/>
    <w:rsid w:val="001F3BAF"/>
    <w:rsid w:val="001F4170"/>
    <w:rsid w:val="001F4477"/>
    <w:rsid w:val="001F4861"/>
    <w:rsid w:val="001F50A1"/>
    <w:rsid w:val="001F54C7"/>
    <w:rsid w:val="001F6166"/>
    <w:rsid w:val="001F6BBD"/>
    <w:rsid w:val="001F6DB5"/>
    <w:rsid w:val="001F6F80"/>
    <w:rsid w:val="001F7257"/>
    <w:rsid w:val="00200397"/>
    <w:rsid w:val="00201226"/>
    <w:rsid w:val="00203743"/>
    <w:rsid w:val="002037F4"/>
    <w:rsid w:val="00204072"/>
    <w:rsid w:val="0020444E"/>
    <w:rsid w:val="00204B72"/>
    <w:rsid w:val="002070DB"/>
    <w:rsid w:val="00207F0F"/>
    <w:rsid w:val="00210274"/>
    <w:rsid w:val="00210332"/>
    <w:rsid w:val="002107AE"/>
    <w:rsid w:val="0021080C"/>
    <w:rsid w:val="00210F5B"/>
    <w:rsid w:val="002137A8"/>
    <w:rsid w:val="00214781"/>
    <w:rsid w:val="00214D6F"/>
    <w:rsid w:val="0021588E"/>
    <w:rsid w:val="00215AF2"/>
    <w:rsid w:val="0022014F"/>
    <w:rsid w:val="0022094C"/>
    <w:rsid w:val="00222AB3"/>
    <w:rsid w:val="00222AE1"/>
    <w:rsid w:val="00222BBD"/>
    <w:rsid w:val="002234B2"/>
    <w:rsid w:val="0022533D"/>
    <w:rsid w:val="0022753E"/>
    <w:rsid w:val="00227E23"/>
    <w:rsid w:val="00230EB1"/>
    <w:rsid w:val="002317EF"/>
    <w:rsid w:val="00232079"/>
    <w:rsid w:val="00232354"/>
    <w:rsid w:val="00232D79"/>
    <w:rsid w:val="00232DC2"/>
    <w:rsid w:val="00235B36"/>
    <w:rsid w:val="00235C63"/>
    <w:rsid w:val="00236EB0"/>
    <w:rsid w:val="0024069F"/>
    <w:rsid w:val="00241E9D"/>
    <w:rsid w:val="00242793"/>
    <w:rsid w:val="0024407A"/>
    <w:rsid w:val="00244313"/>
    <w:rsid w:val="00247054"/>
    <w:rsid w:val="00251760"/>
    <w:rsid w:val="00251BC2"/>
    <w:rsid w:val="0025228C"/>
    <w:rsid w:val="00252CC9"/>
    <w:rsid w:val="002560BC"/>
    <w:rsid w:val="00261ECB"/>
    <w:rsid w:val="00262661"/>
    <w:rsid w:val="0026306B"/>
    <w:rsid w:val="002709D2"/>
    <w:rsid w:val="0027124D"/>
    <w:rsid w:val="00271B0E"/>
    <w:rsid w:val="00271C90"/>
    <w:rsid w:val="0027246F"/>
    <w:rsid w:val="0027268E"/>
    <w:rsid w:val="00274D52"/>
    <w:rsid w:val="00274F74"/>
    <w:rsid w:val="00277E3A"/>
    <w:rsid w:val="002802B8"/>
    <w:rsid w:val="0028113D"/>
    <w:rsid w:val="00283F20"/>
    <w:rsid w:val="002858E1"/>
    <w:rsid w:val="00286ECE"/>
    <w:rsid w:val="00287347"/>
    <w:rsid w:val="00293D1D"/>
    <w:rsid w:val="00293D2D"/>
    <w:rsid w:val="00293F68"/>
    <w:rsid w:val="0029438A"/>
    <w:rsid w:val="0029470C"/>
    <w:rsid w:val="00295B3F"/>
    <w:rsid w:val="00295E0E"/>
    <w:rsid w:val="00295FE5"/>
    <w:rsid w:val="002A0CA1"/>
    <w:rsid w:val="002A0F80"/>
    <w:rsid w:val="002A1428"/>
    <w:rsid w:val="002A2B83"/>
    <w:rsid w:val="002A2F64"/>
    <w:rsid w:val="002A3121"/>
    <w:rsid w:val="002A3EA4"/>
    <w:rsid w:val="002A4290"/>
    <w:rsid w:val="002A4D32"/>
    <w:rsid w:val="002A5BFE"/>
    <w:rsid w:val="002B06B3"/>
    <w:rsid w:val="002B0944"/>
    <w:rsid w:val="002B1485"/>
    <w:rsid w:val="002B1DFB"/>
    <w:rsid w:val="002B2CE6"/>
    <w:rsid w:val="002B423B"/>
    <w:rsid w:val="002B6F65"/>
    <w:rsid w:val="002B774A"/>
    <w:rsid w:val="002C0A8B"/>
    <w:rsid w:val="002C16A1"/>
    <w:rsid w:val="002C270F"/>
    <w:rsid w:val="002C29A6"/>
    <w:rsid w:val="002C6512"/>
    <w:rsid w:val="002C7569"/>
    <w:rsid w:val="002C762C"/>
    <w:rsid w:val="002D1FA7"/>
    <w:rsid w:val="002D3143"/>
    <w:rsid w:val="002D3CCE"/>
    <w:rsid w:val="002D4BC0"/>
    <w:rsid w:val="002D5B7E"/>
    <w:rsid w:val="002D73AA"/>
    <w:rsid w:val="002E1269"/>
    <w:rsid w:val="002E12E3"/>
    <w:rsid w:val="002E1405"/>
    <w:rsid w:val="002E2770"/>
    <w:rsid w:val="002E31EC"/>
    <w:rsid w:val="002E3251"/>
    <w:rsid w:val="002E7B41"/>
    <w:rsid w:val="002F00EF"/>
    <w:rsid w:val="002F232E"/>
    <w:rsid w:val="002F3C8F"/>
    <w:rsid w:val="002F3D49"/>
    <w:rsid w:val="002F5095"/>
    <w:rsid w:val="002F537A"/>
    <w:rsid w:val="002F59BE"/>
    <w:rsid w:val="003014E9"/>
    <w:rsid w:val="003029B8"/>
    <w:rsid w:val="00302B8A"/>
    <w:rsid w:val="00304296"/>
    <w:rsid w:val="00307264"/>
    <w:rsid w:val="003072BB"/>
    <w:rsid w:val="0030769B"/>
    <w:rsid w:val="00310874"/>
    <w:rsid w:val="00310C17"/>
    <w:rsid w:val="00313E60"/>
    <w:rsid w:val="003149E8"/>
    <w:rsid w:val="003155CD"/>
    <w:rsid w:val="0031654D"/>
    <w:rsid w:val="00317FD7"/>
    <w:rsid w:val="003207B7"/>
    <w:rsid w:val="0032110D"/>
    <w:rsid w:val="00321F8A"/>
    <w:rsid w:val="00322140"/>
    <w:rsid w:val="0032230A"/>
    <w:rsid w:val="00322EE3"/>
    <w:rsid w:val="003235D8"/>
    <w:rsid w:val="003235E1"/>
    <w:rsid w:val="0032462C"/>
    <w:rsid w:val="0032522B"/>
    <w:rsid w:val="00331349"/>
    <w:rsid w:val="00331753"/>
    <w:rsid w:val="00331F62"/>
    <w:rsid w:val="00332086"/>
    <w:rsid w:val="00332A73"/>
    <w:rsid w:val="00335CA7"/>
    <w:rsid w:val="0033605B"/>
    <w:rsid w:val="00336A37"/>
    <w:rsid w:val="00336BBC"/>
    <w:rsid w:val="00342CC5"/>
    <w:rsid w:val="00343853"/>
    <w:rsid w:val="003447C8"/>
    <w:rsid w:val="00345C8C"/>
    <w:rsid w:val="00345E8C"/>
    <w:rsid w:val="00350A75"/>
    <w:rsid w:val="00353294"/>
    <w:rsid w:val="00353B29"/>
    <w:rsid w:val="00354573"/>
    <w:rsid w:val="003554A6"/>
    <w:rsid w:val="00356F92"/>
    <w:rsid w:val="0035754D"/>
    <w:rsid w:val="00361018"/>
    <w:rsid w:val="003615C1"/>
    <w:rsid w:val="00361D55"/>
    <w:rsid w:val="00362C22"/>
    <w:rsid w:val="00363473"/>
    <w:rsid w:val="0036353A"/>
    <w:rsid w:val="00365AD5"/>
    <w:rsid w:val="003714F3"/>
    <w:rsid w:val="003724C6"/>
    <w:rsid w:val="00372B08"/>
    <w:rsid w:val="00380787"/>
    <w:rsid w:val="0038122E"/>
    <w:rsid w:val="00382759"/>
    <w:rsid w:val="0038333D"/>
    <w:rsid w:val="00383774"/>
    <w:rsid w:val="00387D3E"/>
    <w:rsid w:val="003917AB"/>
    <w:rsid w:val="003922B5"/>
    <w:rsid w:val="00393F95"/>
    <w:rsid w:val="003947E6"/>
    <w:rsid w:val="003959B5"/>
    <w:rsid w:val="003965BF"/>
    <w:rsid w:val="00397F90"/>
    <w:rsid w:val="003A20DB"/>
    <w:rsid w:val="003A267A"/>
    <w:rsid w:val="003A3157"/>
    <w:rsid w:val="003A3803"/>
    <w:rsid w:val="003A3C27"/>
    <w:rsid w:val="003A6719"/>
    <w:rsid w:val="003A6A2B"/>
    <w:rsid w:val="003A7217"/>
    <w:rsid w:val="003A7E19"/>
    <w:rsid w:val="003B01DB"/>
    <w:rsid w:val="003B1197"/>
    <w:rsid w:val="003B522B"/>
    <w:rsid w:val="003B5F1C"/>
    <w:rsid w:val="003C0172"/>
    <w:rsid w:val="003C0401"/>
    <w:rsid w:val="003C2FFE"/>
    <w:rsid w:val="003D1E42"/>
    <w:rsid w:val="003D39A1"/>
    <w:rsid w:val="003D4F26"/>
    <w:rsid w:val="003D746D"/>
    <w:rsid w:val="003E004F"/>
    <w:rsid w:val="003E15DA"/>
    <w:rsid w:val="003E37A0"/>
    <w:rsid w:val="003E3D0B"/>
    <w:rsid w:val="003E5D4C"/>
    <w:rsid w:val="003E6909"/>
    <w:rsid w:val="003E7598"/>
    <w:rsid w:val="003E7AB2"/>
    <w:rsid w:val="003F1D47"/>
    <w:rsid w:val="003F4F8E"/>
    <w:rsid w:val="003F68AE"/>
    <w:rsid w:val="00400A90"/>
    <w:rsid w:val="00401871"/>
    <w:rsid w:val="00401BC8"/>
    <w:rsid w:val="0040242A"/>
    <w:rsid w:val="00402A4E"/>
    <w:rsid w:val="0040518A"/>
    <w:rsid w:val="004060F3"/>
    <w:rsid w:val="00410A49"/>
    <w:rsid w:val="00411E92"/>
    <w:rsid w:val="00412EE9"/>
    <w:rsid w:val="00414410"/>
    <w:rsid w:val="00415792"/>
    <w:rsid w:val="004170EF"/>
    <w:rsid w:val="0042049A"/>
    <w:rsid w:val="004208C2"/>
    <w:rsid w:val="00421B72"/>
    <w:rsid w:val="00424823"/>
    <w:rsid w:val="00424FAF"/>
    <w:rsid w:val="00426EF8"/>
    <w:rsid w:val="00434474"/>
    <w:rsid w:val="00434BFA"/>
    <w:rsid w:val="00435046"/>
    <w:rsid w:val="0043568B"/>
    <w:rsid w:val="0043592E"/>
    <w:rsid w:val="00436B19"/>
    <w:rsid w:val="00440BFA"/>
    <w:rsid w:val="004456F6"/>
    <w:rsid w:val="00446208"/>
    <w:rsid w:val="00446933"/>
    <w:rsid w:val="00446E5B"/>
    <w:rsid w:val="00446F26"/>
    <w:rsid w:val="0044720F"/>
    <w:rsid w:val="00447F5E"/>
    <w:rsid w:val="00451A15"/>
    <w:rsid w:val="00454ED0"/>
    <w:rsid w:val="00456B8E"/>
    <w:rsid w:val="00456CB0"/>
    <w:rsid w:val="00456DDE"/>
    <w:rsid w:val="004603DF"/>
    <w:rsid w:val="00460815"/>
    <w:rsid w:val="00460886"/>
    <w:rsid w:val="00460F84"/>
    <w:rsid w:val="0046110E"/>
    <w:rsid w:val="00462BFD"/>
    <w:rsid w:val="00462D63"/>
    <w:rsid w:val="00463A3C"/>
    <w:rsid w:val="00464F8A"/>
    <w:rsid w:val="00466E89"/>
    <w:rsid w:val="004671AB"/>
    <w:rsid w:val="00470622"/>
    <w:rsid w:val="00471E3C"/>
    <w:rsid w:val="0047259D"/>
    <w:rsid w:val="0047286B"/>
    <w:rsid w:val="00472FAE"/>
    <w:rsid w:val="00473AF6"/>
    <w:rsid w:val="0047536F"/>
    <w:rsid w:val="00480B2C"/>
    <w:rsid w:val="004817C5"/>
    <w:rsid w:val="00481DDB"/>
    <w:rsid w:val="00483885"/>
    <w:rsid w:val="004839B1"/>
    <w:rsid w:val="00484002"/>
    <w:rsid w:val="00484E38"/>
    <w:rsid w:val="00486B9D"/>
    <w:rsid w:val="00487321"/>
    <w:rsid w:val="00487708"/>
    <w:rsid w:val="00491F3C"/>
    <w:rsid w:val="00492451"/>
    <w:rsid w:val="00494189"/>
    <w:rsid w:val="00494881"/>
    <w:rsid w:val="00496023"/>
    <w:rsid w:val="00497401"/>
    <w:rsid w:val="004A1423"/>
    <w:rsid w:val="004A2A30"/>
    <w:rsid w:val="004A38A9"/>
    <w:rsid w:val="004A4B5C"/>
    <w:rsid w:val="004B12A6"/>
    <w:rsid w:val="004B4609"/>
    <w:rsid w:val="004B5911"/>
    <w:rsid w:val="004C0225"/>
    <w:rsid w:val="004C1213"/>
    <w:rsid w:val="004C3E97"/>
    <w:rsid w:val="004C5B96"/>
    <w:rsid w:val="004C6979"/>
    <w:rsid w:val="004C7541"/>
    <w:rsid w:val="004D0D59"/>
    <w:rsid w:val="004D163D"/>
    <w:rsid w:val="004D19DF"/>
    <w:rsid w:val="004D1FD5"/>
    <w:rsid w:val="004D23E5"/>
    <w:rsid w:val="004D4D1E"/>
    <w:rsid w:val="004D59A3"/>
    <w:rsid w:val="004D6D70"/>
    <w:rsid w:val="004E3F5C"/>
    <w:rsid w:val="004E796E"/>
    <w:rsid w:val="004F0514"/>
    <w:rsid w:val="004F1B0F"/>
    <w:rsid w:val="004F22EB"/>
    <w:rsid w:val="004F4669"/>
    <w:rsid w:val="004F466A"/>
    <w:rsid w:val="004F480E"/>
    <w:rsid w:val="004F4EEF"/>
    <w:rsid w:val="004F5662"/>
    <w:rsid w:val="004F5E68"/>
    <w:rsid w:val="00500CA8"/>
    <w:rsid w:val="005011B3"/>
    <w:rsid w:val="005015CF"/>
    <w:rsid w:val="00501E1E"/>
    <w:rsid w:val="0050273A"/>
    <w:rsid w:val="005032FE"/>
    <w:rsid w:val="005068D6"/>
    <w:rsid w:val="00513303"/>
    <w:rsid w:val="00514B34"/>
    <w:rsid w:val="00515605"/>
    <w:rsid w:val="00521209"/>
    <w:rsid w:val="005213D3"/>
    <w:rsid w:val="00522163"/>
    <w:rsid w:val="00524FDB"/>
    <w:rsid w:val="00525ADA"/>
    <w:rsid w:val="00527D63"/>
    <w:rsid w:val="005315BE"/>
    <w:rsid w:val="00534BFA"/>
    <w:rsid w:val="005351FB"/>
    <w:rsid w:val="0053537A"/>
    <w:rsid w:val="00535463"/>
    <w:rsid w:val="00535FB4"/>
    <w:rsid w:val="0053617C"/>
    <w:rsid w:val="00536ECD"/>
    <w:rsid w:val="00540530"/>
    <w:rsid w:val="0054054E"/>
    <w:rsid w:val="005423DC"/>
    <w:rsid w:val="0054384C"/>
    <w:rsid w:val="00544012"/>
    <w:rsid w:val="00552C74"/>
    <w:rsid w:val="00554438"/>
    <w:rsid w:val="00554C51"/>
    <w:rsid w:val="00556415"/>
    <w:rsid w:val="00556C11"/>
    <w:rsid w:val="00557C3B"/>
    <w:rsid w:val="00561E15"/>
    <w:rsid w:val="005621E7"/>
    <w:rsid w:val="005650C3"/>
    <w:rsid w:val="005665ED"/>
    <w:rsid w:val="00566714"/>
    <w:rsid w:val="005678DA"/>
    <w:rsid w:val="00567CAE"/>
    <w:rsid w:val="00570445"/>
    <w:rsid w:val="00570E0E"/>
    <w:rsid w:val="0057253F"/>
    <w:rsid w:val="00573327"/>
    <w:rsid w:val="005742AD"/>
    <w:rsid w:val="00576726"/>
    <w:rsid w:val="00577DA6"/>
    <w:rsid w:val="005801F4"/>
    <w:rsid w:val="00580351"/>
    <w:rsid w:val="00580E35"/>
    <w:rsid w:val="00581B01"/>
    <w:rsid w:val="00582104"/>
    <w:rsid w:val="00583558"/>
    <w:rsid w:val="0058413D"/>
    <w:rsid w:val="00585122"/>
    <w:rsid w:val="00585178"/>
    <w:rsid w:val="0058599C"/>
    <w:rsid w:val="00587177"/>
    <w:rsid w:val="0059043A"/>
    <w:rsid w:val="00590553"/>
    <w:rsid w:val="00590598"/>
    <w:rsid w:val="0059108C"/>
    <w:rsid w:val="00592074"/>
    <w:rsid w:val="00594C41"/>
    <w:rsid w:val="005950C7"/>
    <w:rsid w:val="0059583D"/>
    <w:rsid w:val="005967C3"/>
    <w:rsid w:val="005970BE"/>
    <w:rsid w:val="005976CE"/>
    <w:rsid w:val="00597C31"/>
    <w:rsid w:val="005A05E7"/>
    <w:rsid w:val="005A10CC"/>
    <w:rsid w:val="005A2FF4"/>
    <w:rsid w:val="005A3494"/>
    <w:rsid w:val="005A39DA"/>
    <w:rsid w:val="005A42D8"/>
    <w:rsid w:val="005A4F8A"/>
    <w:rsid w:val="005A5220"/>
    <w:rsid w:val="005A6A7C"/>
    <w:rsid w:val="005A75B0"/>
    <w:rsid w:val="005B1CAD"/>
    <w:rsid w:val="005B2611"/>
    <w:rsid w:val="005B3572"/>
    <w:rsid w:val="005B5637"/>
    <w:rsid w:val="005B5AAF"/>
    <w:rsid w:val="005B63D5"/>
    <w:rsid w:val="005C0C71"/>
    <w:rsid w:val="005C4131"/>
    <w:rsid w:val="005C5F96"/>
    <w:rsid w:val="005C6904"/>
    <w:rsid w:val="005C7D59"/>
    <w:rsid w:val="005D2293"/>
    <w:rsid w:val="005D24E0"/>
    <w:rsid w:val="005D28BD"/>
    <w:rsid w:val="005D3C6C"/>
    <w:rsid w:val="005D3DE1"/>
    <w:rsid w:val="005D3E40"/>
    <w:rsid w:val="005D458D"/>
    <w:rsid w:val="005D51D9"/>
    <w:rsid w:val="005D52E1"/>
    <w:rsid w:val="005D6027"/>
    <w:rsid w:val="005E05F3"/>
    <w:rsid w:val="005E2AB7"/>
    <w:rsid w:val="005E2D02"/>
    <w:rsid w:val="005E7AB0"/>
    <w:rsid w:val="005E7AFE"/>
    <w:rsid w:val="005F1DE2"/>
    <w:rsid w:val="005F51C2"/>
    <w:rsid w:val="005F55EA"/>
    <w:rsid w:val="005F5CDF"/>
    <w:rsid w:val="005F65C6"/>
    <w:rsid w:val="00602F1F"/>
    <w:rsid w:val="0060664C"/>
    <w:rsid w:val="00610F83"/>
    <w:rsid w:val="006129B0"/>
    <w:rsid w:val="006166FF"/>
    <w:rsid w:val="00620A69"/>
    <w:rsid w:val="00621B35"/>
    <w:rsid w:val="00624BB1"/>
    <w:rsid w:val="0062619F"/>
    <w:rsid w:val="00630DF1"/>
    <w:rsid w:val="006310F4"/>
    <w:rsid w:val="00632516"/>
    <w:rsid w:val="00632F6B"/>
    <w:rsid w:val="00633AA6"/>
    <w:rsid w:val="00636AB7"/>
    <w:rsid w:val="00636EA4"/>
    <w:rsid w:val="00641416"/>
    <w:rsid w:val="00642FC4"/>
    <w:rsid w:val="0064417C"/>
    <w:rsid w:val="00644ED6"/>
    <w:rsid w:val="0064543F"/>
    <w:rsid w:val="00645835"/>
    <w:rsid w:val="00647D0F"/>
    <w:rsid w:val="00651EC2"/>
    <w:rsid w:val="00655E4D"/>
    <w:rsid w:val="006574D2"/>
    <w:rsid w:val="00660729"/>
    <w:rsid w:val="006614AD"/>
    <w:rsid w:val="00662772"/>
    <w:rsid w:val="00664F00"/>
    <w:rsid w:val="00665EB4"/>
    <w:rsid w:val="006662B6"/>
    <w:rsid w:val="00670159"/>
    <w:rsid w:val="00670FEC"/>
    <w:rsid w:val="00671EEF"/>
    <w:rsid w:val="00675528"/>
    <w:rsid w:val="006803E1"/>
    <w:rsid w:val="006835D0"/>
    <w:rsid w:val="00683689"/>
    <w:rsid w:val="006864DF"/>
    <w:rsid w:val="00686BF6"/>
    <w:rsid w:val="006906DC"/>
    <w:rsid w:val="00692184"/>
    <w:rsid w:val="0069460B"/>
    <w:rsid w:val="0069750A"/>
    <w:rsid w:val="006975B6"/>
    <w:rsid w:val="0069792D"/>
    <w:rsid w:val="006A1905"/>
    <w:rsid w:val="006A2F27"/>
    <w:rsid w:val="006A3784"/>
    <w:rsid w:val="006A49C6"/>
    <w:rsid w:val="006A4F2A"/>
    <w:rsid w:val="006A506A"/>
    <w:rsid w:val="006A6AEF"/>
    <w:rsid w:val="006A73D9"/>
    <w:rsid w:val="006A7504"/>
    <w:rsid w:val="006A7645"/>
    <w:rsid w:val="006A7824"/>
    <w:rsid w:val="006A7EF3"/>
    <w:rsid w:val="006A7F23"/>
    <w:rsid w:val="006B00E5"/>
    <w:rsid w:val="006B2224"/>
    <w:rsid w:val="006B3923"/>
    <w:rsid w:val="006B51A8"/>
    <w:rsid w:val="006B59C7"/>
    <w:rsid w:val="006B7200"/>
    <w:rsid w:val="006C1A8A"/>
    <w:rsid w:val="006C26BB"/>
    <w:rsid w:val="006C3695"/>
    <w:rsid w:val="006C41A2"/>
    <w:rsid w:val="006C69B8"/>
    <w:rsid w:val="006C6E09"/>
    <w:rsid w:val="006D01EA"/>
    <w:rsid w:val="006D0F23"/>
    <w:rsid w:val="006D1D15"/>
    <w:rsid w:val="006D2C61"/>
    <w:rsid w:val="006D40FF"/>
    <w:rsid w:val="006D49B8"/>
    <w:rsid w:val="006D525C"/>
    <w:rsid w:val="006E0146"/>
    <w:rsid w:val="006E03B2"/>
    <w:rsid w:val="006E10C9"/>
    <w:rsid w:val="006E120F"/>
    <w:rsid w:val="006E2349"/>
    <w:rsid w:val="006E57D0"/>
    <w:rsid w:val="006E6155"/>
    <w:rsid w:val="006E62EF"/>
    <w:rsid w:val="006F0907"/>
    <w:rsid w:val="006F16FE"/>
    <w:rsid w:val="006F2378"/>
    <w:rsid w:val="006F28A7"/>
    <w:rsid w:val="006F3396"/>
    <w:rsid w:val="006F3E73"/>
    <w:rsid w:val="006F416F"/>
    <w:rsid w:val="006F7029"/>
    <w:rsid w:val="00700198"/>
    <w:rsid w:val="00700BB4"/>
    <w:rsid w:val="0070328C"/>
    <w:rsid w:val="00703FFB"/>
    <w:rsid w:val="00704B65"/>
    <w:rsid w:val="007051B4"/>
    <w:rsid w:val="007056B8"/>
    <w:rsid w:val="007067E7"/>
    <w:rsid w:val="00712EB6"/>
    <w:rsid w:val="00714D79"/>
    <w:rsid w:val="007165AD"/>
    <w:rsid w:val="00716715"/>
    <w:rsid w:val="00720728"/>
    <w:rsid w:val="007218B4"/>
    <w:rsid w:val="007229EC"/>
    <w:rsid w:val="00723DA1"/>
    <w:rsid w:val="00724990"/>
    <w:rsid w:val="007270C4"/>
    <w:rsid w:val="007277A0"/>
    <w:rsid w:val="00730ECA"/>
    <w:rsid w:val="00731092"/>
    <w:rsid w:val="00732EA9"/>
    <w:rsid w:val="0073414E"/>
    <w:rsid w:val="00734A51"/>
    <w:rsid w:val="00735DF4"/>
    <w:rsid w:val="00735FA2"/>
    <w:rsid w:val="007360D6"/>
    <w:rsid w:val="007403D8"/>
    <w:rsid w:val="00740F85"/>
    <w:rsid w:val="00742913"/>
    <w:rsid w:val="007437CF"/>
    <w:rsid w:val="00743A54"/>
    <w:rsid w:val="00743D50"/>
    <w:rsid w:val="0074506E"/>
    <w:rsid w:val="007459F6"/>
    <w:rsid w:val="007475AA"/>
    <w:rsid w:val="0075242A"/>
    <w:rsid w:val="007526CE"/>
    <w:rsid w:val="00753E6B"/>
    <w:rsid w:val="0075529D"/>
    <w:rsid w:val="00756611"/>
    <w:rsid w:val="00760E75"/>
    <w:rsid w:val="007617E3"/>
    <w:rsid w:val="007639C0"/>
    <w:rsid w:val="00764E03"/>
    <w:rsid w:val="00766362"/>
    <w:rsid w:val="00766F6E"/>
    <w:rsid w:val="00767E08"/>
    <w:rsid w:val="0077122A"/>
    <w:rsid w:val="00773DA0"/>
    <w:rsid w:val="007741C0"/>
    <w:rsid w:val="007746A0"/>
    <w:rsid w:val="0077640E"/>
    <w:rsid w:val="007803B3"/>
    <w:rsid w:val="00781698"/>
    <w:rsid w:val="00782E27"/>
    <w:rsid w:val="00782F5E"/>
    <w:rsid w:val="0078307F"/>
    <w:rsid w:val="007832B0"/>
    <w:rsid w:val="00783CDB"/>
    <w:rsid w:val="0078773B"/>
    <w:rsid w:val="007905F5"/>
    <w:rsid w:val="007929CC"/>
    <w:rsid w:val="007933F2"/>
    <w:rsid w:val="0079537E"/>
    <w:rsid w:val="00795C91"/>
    <w:rsid w:val="007969CB"/>
    <w:rsid w:val="00796AA0"/>
    <w:rsid w:val="0079788F"/>
    <w:rsid w:val="007A15B9"/>
    <w:rsid w:val="007A2168"/>
    <w:rsid w:val="007A21A0"/>
    <w:rsid w:val="007A2373"/>
    <w:rsid w:val="007A3713"/>
    <w:rsid w:val="007A4B91"/>
    <w:rsid w:val="007A6CE3"/>
    <w:rsid w:val="007A7876"/>
    <w:rsid w:val="007A7D51"/>
    <w:rsid w:val="007B16F6"/>
    <w:rsid w:val="007B2724"/>
    <w:rsid w:val="007B40F5"/>
    <w:rsid w:val="007B4402"/>
    <w:rsid w:val="007B62A6"/>
    <w:rsid w:val="007C05AB"/>
    <w:rsid w:val="007C22A4"/>
    <w:rsid w:val="007C3DBD"/>
    <w:rsid w:val="007C3ED9"/>
    <w:rsid w:val="007C51A7"/>
    <w:rsid w:val="007C5CA8"/>
    <w:rsid w:val="007C7177"/>
    <w:rsid w:val="007C737B"/>
    <w:rsid w:val="007D037D"/>
    <w:rsid w:val="007D03AD"/>
    <w:rsid w:val="007D2711"/>
    <w:rsid w:val="007D41ED"/>
    <w:rsid w:val="007D53A8"/>
    <w:rsid w:val="007D559B"/>
    <w:rsid w:val="007D655E"/>
    <w:rsid w:val="007D67BA"/>
    <w:rsid w:val="007E02B7"/>
    <w:rsid w:val="007E4654"/>
    <w:rsid w:val="007E62B2"/>
    <w:rsid w:val="007E698B"/>
    <w:rsid w:val="007E6F28"/>
    <w:rsid w:val="007F0145"/>
    <w:rsid w:val="007F189B"/>
    <w:rsid w:val="007F3EF6"/>
    <w:rsid w:val="007F5402"/>
    <w:rsid w:val="007F645B"/>
    <w:rsid w:val="008002BE"/>
    <w:rsid w:val="008013FE"/>
    <w:rsid w:val="0080273F"/>
    <w:rsid w:val="0080350F"/>
    <w:rsid w:val="008056BC"/>
    <w:rsid w:val="00806A9C"/>
    <w:rsid w:val="00806FF2"/>
    <w:rsid w:val="00807368"/>
    <w:rsid w:val="00807AE7"/>
    <w:rsid w:val="00810812"/>
    <w:rsid w:val="00811564"/>
    <w:rsid w:val="0081308A"/>
    <w:rsid w:val="00815018"/>
    <w:rsid w:val="00816248"/>
    <w:rsid w:val="0081626C"/>
    <w:rsid w:val="00817D26"/>
    <w:rsid w:val="008203DA"/>
    <w:rsid w:val="00821804"/>
    <w:rsid w:val="00822448"/>
    <w:rsid w:val="00822CC3"/>
    <w:rsid w:val="00824B91"/>
    <w:rsid w:val="00830706"/>
    <w:rsid w:val="00830A7D"/>
    <w:rsid w:val="0083190C"/>
    <w:rsid w:val="00831EB9"/>
    <w:rsid w:val="0083406E"/>
    <w:rsid w:val="00834103"/>
    <w:rsid w:val="00836270"/>
    <w:rsid w:val="00843014"/>
    <w:rsid w:val="00843BBE"/>
    <w:rsid w:val="00844534"/>
    <w:rsid w:val="008445FC"/>
    <w:rsid w:val="00844774"/>
    <w:rsid w:val="008461D4"/>
    <w:rsid w:val="0084740A"/>
    <w:rsid w:val="00850916"/>
    <w:rsid w:val="008510A4"/>
    <w:rsid w:val="0085186C"/>
    <w:rsid w:val="008518B0"/>
    <w:rsid w:val="00852CDB"/>
    <w:rsid w:val="00852D9B"/>
    <w:rsid w:val="0085384C"/>
    <w:rsid w:val="008542C7"/>
    <w:rsid w:val="008543D7"/>
    <w:rsid w:val="00855A3D"/>
    <w:rsid w:val="0085713C"/>
    <w:rsid w:val="00861790"/>
    <w:rsid w:val="00862F73"/>
    <w:rsid w:val="00864859"/>
    <w:rsid w:val="00865231"/>
    <w:rsid w:val="0086578A"/>
    <w:rsid w:val="00867965"/>
    <w:rsid w:val="00867D5D"/>
    <w:rsid w:val="00870FDB"/>
    <w:rsid w:val="00872103"/>
    <w:rsid w:val="008721AF"/>
    <w:rsid w:val="0087309D"/>
    <w:rsid w:val="00874196"/>
    <w:rsid w:val="00874487"/>
    <w:rsid w:val="00875733"/>
    <w:rsid w:val="0087701C"/>
    <w:rsid w:val="0087755A"/>
    <w:rsid w:val="008777DE"/>
    <w:rsid w:val="00881441"/>
    <w:rsid w:val="00883EF7"/>
    <w:rsid w:val="008908A4"/>
    <w:rsid w:val="00890ED3"/>
    <w:rsid w:val="00896C13"/>
    <w:rsid w:val="00897399"/>
    <w:rsid w:val="00897781"/>
    <w:rsid w:val="008A00EB"/>
    <w:rsid w:val="008A0429"/>
    <w:rsid w:val="008A2E17"/>
    <w:rsid w:val="008A4657"/>
    <w:rsid w:val="008A56B4"/>
    <w:rsid w:val="008A5799"/>
    <w:rsid w:val="008A7609"/>
    <w:rsid w:val="008B0B1F"/>
    <w:rsid w:val="008B3ADE"/>
    <w:rsid w:val="008B42DA"/>
    <w:rsid w:val="008B45C5"/>
    <w:rsid w:val="008B5854"/>
    <w:rsid w:val="008B64E9"/>
    <w:rsid w:val="008C08DA"/>
    <w:rsid w:val="008C0EE4"/>
    <w:rsid w:val="008C1482"/>
    <w:rsid w:val="008C52BF"/>
    <w:rsid w:val="008C5D5C"/>
    <w:rsid w:val="008C6836"/>
    <w:rsid w:val="008D06E2"/>
    <w:rsid w:val="008D098C"/>
    <w:rsid w:val="008D0F81"/>
    <w:rsid w:val="008E1CCC"/>
    <w:rsid w:val="008E3EE5"/>
    <w:rsid w:val="008E5D94"/>
    <w:rsid w:val="008F010A"/>
    <w:rsid w:val="008F0825"/>
    <w:rsid w:val="008F21C3"/>
    <w:rsid w:val="008F6B03"/>
    <w:rsid w:val="00903488"/>
    <w:rsid w:val="009066C8"/>
    <w:rsid w:val="00907F3C"/>
    <w:rsid w:val="00910000"/>
    <w:rsid w:val="0091199B"/>
    <w:rsid w:val="009134C2"/>
    <w:rsid w:val="00914668"/>
    <w:rsid w:val="0091765D"/>
    <w:rsid w:val="009200E7"/>
    <w:rsid w:val="0092070B"/>
    <w:rsid w:val="00920F5E"/>
    <w:rsid w:val="00921D2F"/>
    <w:rsid w:val="00922CBC"/>
    <w:rsid w:val="00923A3E"/>
    <w:rsid w:val="0092580E"/>
    <w:rsid w:val="009274BD"/>
    <w:rsid w:val="00927A5A"/>
    <w:rsid w:val="009322A0"/>
    <w:rsid w:val="009329CE"/>
    <w:rsid w:val="00933566"/>
    <w:rsid w:val="00937922"/>
    <w:rsid w:val="00940113"/>
    <w:rsid w:val="00941124"/>
    <w:rsid w:val="00942B4A"/>
    <w:rsid w:val="00942FE2"/>
    <w:rsid w:val="0094379D"/>
    <w:rsid w:val="009446D1"/>
    <w:rsid w:val="009449A3"/>
    <w:rsid w:val="0094696B"/>
    <w:rsid w:val="009476A5"/>
    <w:rsid w:val="00950B9B"/>
    <w:rsid w:val="00953AF9"/>
    <w:rsid w:val="0095433D"/>
    <w:rsid w:val="009544BC"/>
    <w:rsid w:val="009547DE"/>
    <w:rsid w:val="0095673A"/>
    <w:rsid w:val="00956C33"/>
    <w:rsid w:val="009605B3"/>
    <w:rsid w:val="00960E27"/>
    <w:rsid w:val="0096135F"/>
    <w:rsid w:val="009622A9"/>
    <w:rsid w:val="009630D1"/>
    <w:rsid w:val="00963119"/>
    <w:rsid w:val="00971EAC"/>
    <w:rsid w:val="00972B26"/>
    <w:rsid w:val="00972D09"/>
    <w:rsid w:val="00975E59"/>
    <w:rsid w:val="0097655B"/>
    <w:rsid w:val="009768D4"/>
    <w:rsid w:val="0097771A"/>
    <w:rsid w:val="009803DE"/>
    <w:rsid w:val="00980415"/>
    <w:rsid w:val="00981142"/>
    <w:rsid w:val="0098336F"/>
    <w:rsid w:val="009853E8"/>
    <w:rsid w:val="00985C57"/>
    <w:rsid w:val="00990148"/>
    <w:rsid w:val="00990FA9"/>
    <w:rsid w:val="009926A4"/>
    <w:rsid w:val="009930A9"/>
    <w:rsid w:val="00993B61"/>
    <w:rsid w:val="00995EDF"/>
    <w:rsid w:val="009967C6"/>
    <w:rsid w:val="00997AD6"/>
    <w:rsid w:val="00997C1B"/>
    <w:rsid w:val="009A3C32"/>
    <w:rsid w:val="009A7B35"/>
    <w:rsid w:val="009B0DD1"/>
    <w:rsid w:val="009B2405"/>
    <w:rsid w:val="009B25A9"/>
    <w:rsid w:val="009B2EA7"/>
    <w:rsid w:val="009B32EF"/>
    <w:rsid w:val="009B3BA4"/>
    <w:rsid w:val="009B5A8E"/>
    <w:rsid w:val="009B6BA3"/>
    <w:rsid w:val="009B7874"/>
    <w:rsid w:val="009C09DD"/>
    <w:rsid w:val="009C2C48"/>
    <w:rsid w:val="009C2D63"/>
    <w:rsid w:val="009C319C"/>
    <w:rsid w:val="009C3EDE"/>
    <w:rsid w:val="009C481D"/>
    <w:rsid w:val="009C5484"/>
    <w:rsid w:val="009C699B"/>
    <w:rsid w:val="009C6A1B"/>
    <w:rsid w:val="009D2D4D"/>
    <w:rsid w:val="009D3335"/>
    <w:rsid w:val="009D59B2"/>
    <w:rsid w:val="009D6832"/>
    <w:rsid w:val="009D6869"/>
    <w:rsid w:val="009D7D19"/>
    <w:rsid w:val="009E32A1"/>
    <w:rsid w:val="009E34CD"/>
    <w:rsid w:val="009E3AB7"/>
    <w:rsid w:val="009F0CBA"/>
    <w:rsid w:val="009F190E"/>
    <w:rsid w:val="009F2283"/>
    <w:rsid w:val="009F27A7"/>
    <w:rsid w:val="009F2B8B"/>
    <w:rsid w:val="009F4DE8"/>
    <w:rsid w:val="009F5650"/>
    <w:rsid w:val="009F62F5"/>
    <w:rsid w:val="009F6AE8"/>
    <w:rsid w:val="009F6E72"/>
    <w:rsid w:val="009F76A9"/>
    <w:rsid w:val="00A02C1B"/>
    <w:rsid w:val="00A03C97"/>
    <w:rsid w:val="00A0461F"/>
    <w:rsid w:val="00A063AD"/>
    <w:rsid w:val="00A07170"/>
    <w:rsid w:val="00A0732D"/>
    <w:rsid w:val="00A156F0"/>
    <w:rsid w:val="00A15877"/>
    <w:rsid w:val="00A15A18"/>
    <w:rsid w:val="00A16205"/>
    <w:rsid w:val="00A20309"/>
    <w:rsid w:val="00A2140F"/>
    <w:rsid w:val="00A2343A"/>
    <w:rsid w:val="00A234AD"/>
    <w:rsid w:val="00A23CCF"/>
    <w:rsid w:val="00A262D9"/>
    <w:rsid w:val="00A266F0"/>
    <w:rsid w:val="00A27B23"/>
    <w:rsid w:val="00A3052C"/>
    <w:rsid w:val="00A30911"/>
    <w:rsid w:val="00A33DF0"/>
    <w:rsid w:val="00A34BD5"/>
    <w:rsid w:val="00A3554E"/>
    <w:rsid w:val="00A375D9"/>
    <w:rsid w:val="00A378C1"/>
    <w:rsid w:val="00A37E13"/>
    <w:rsid w:val="00A413A5"/>
    <w:rsid w:val="00A441A1"/>
    <w:rsid w:val="00A4433B"/>
    <w:rsid w:val="00A452AE"/>
    <w:rsid w:val="00A522B7"/>
    <w:rsid w:val="00A5483B"/>
    <w:rsid w:val="00A548BD"/>
    <w:rsid w:val="00A56143"/>
    <w:rsid w:val="00A572F0"/>
    <w:rsid w:val="00A60D0D"/>
    <w:rsid w:val="00A61E1C"/>
    <w:rsid w:val="00A62108"/>
    <w:rsid w:val="00A6250B"/>
    <w:rsid w:val="00A634D2"/>
    <w:rsid w:val="00A636BD"/>
    <w:rsid w:val="00A6483B"/>
    <w:rsid w:val="00A71264"/>
    <w:rsid w:val="00A718A4"/>
    <w:rsid w:val="00A71C3F"/>
    <w:rsid w:val="00A72570"/>
    <w:rsid w:val="00A72B5B"/>
    <w:rsid w:val="00A7435B"/>
    <w:rsid w:val="00A74FC6"/>
    <w:rsid w:val="00A77252"/>
    <w:rsid w:val="00A77E98"/>
    <w:rsid w:val="00A80F12"/>
    <w:rsid w:val="00A8144E"/>
    <w:rsid w:val="00A866F1"/>
    <w:rsid w:val="00A902E5"/>
    <w:rsid w:val="00A908FA"/>
    <w:rsid w:val="00A92724"/>
    <w:rsid w:val="00A928F3"/>
    <w:rsid w:val="00A93810"/>
    <w:rsid w:val="00A94150"/>
    <w:rsid w:val="00A963B5"/>
    <w:rsid w:val="00A972DD"/>
    <w:rsid w:val="00A97843"/>
    <w:rsid w:val="00A97B9A"/>
    <w:rsid w:val="00AA0899"/>
    <w:rsid w:val="00AA0D72"/>
    <w:rsid w:val="00AA1227"/>
    <w:rsid w:val="00AA4D74"/>
    <w:rsid w:val="00AA50E6"/>
    <w:rsid w:val="00AA5B5B"/>
    <w:rsid w:val="00AA7F6D"/>
    <w:rsid w:val="00AB20D9"/>
    <w:rsid w:val="00AB2C75"/>
    <w:rsid w:val="00AB3DE7"/>
    <w:rsid w:val="00AB40E8"/>
    <w:rsid w:val="00AB5A30"/>
    <w:rsid w:val="00AB6233"/>
    <w:rsid w:val="00AB6ACA"/>
    <w:rsid w:val="00AC19E4"/>
    <w:rsid w:val="00AC2A55"/>
    <w:rsid w:val="00AC42BE"/>
    <w:rsid w:val="00AC6BAE"/>
    <w:rsid w:val="00AC72EE"/>
    <w:rsid w:val="00AC75C2"/>
    <w:rsid w:val="00AD0995"/>
    <w:rsid w:val="00AD0E7B"/>
    <w:rsid w:val="00AD741C"/>
    <w:rsid w:val="00AE1121"/>
    <w:rsid w:val="00AE527D"/>
    <w:rsid w:val="00AE593D"/>
    <w:rsid w:val="00AE5FF3"/>
    <w:rsid w:val="00AE7208"/>
    <w:rsid w:val="00AF01B8"/>
    <w:rsid w:val="00AF221F"/>
    <w:rsid w:val="00AF26D8"/>
    <w:rsid w:val="00AF376D"/>
    <w:rsid w:val="00B01BE3"/>
    <w:rsid w:val="00B020B8"/>
    <w:rsid w:val="00B0262F"/>
    <w:rsid w:val="00B02D3D"/>
    <w:rsid w:val="00B0366D"/>
    <w:rsid w:val="00B03BBB"/>
    <w:rsid w:val="00B0431E"/>
    <w:rsid w:val="00B043F2"/>
    <w:rsid w:val="00B046E6"/>
    <w:rsid w:val="00B05129"/>
    <w:rsid w:val="00B06413"/>
    <w:rsid w:val="00B07872"/>
    <w:rsid w:val="00B10F35"/>
    <w:rsid w:val="00B122EE"/>
    <w:rsid w:val="00B1502D"/>
    <w:rsid w:val="00B1617B"/>
    <w:rsid w:val="00B1691B"/>
    <w:rsid w:val="00B170F7"/>
    <w:rsid w:val="00B1734F"/>
    <w:rsid w:val="00B179F8"/>
    <w:rsid w:val="00B2030D"/>
    <w:rsid w:val="00B207B8"/>
    <w:rsid w:val="00B2175D"/>
    <w:rsid w:val="00B23708"/>
    <w:rsid w:val="00B24EAF"/>
    <w:rsid w:val="00B26310"/>
    <w:rsid w:val="00B27361"/>
    <w:rsid w:val="00B30468"/>
    <w:rsid w:val="00B307B2"/>
    <w:rsid w:val="00B3231D"/>
    <w:rsid w:val="00B32442"/>
    <w:rsid w:val="00B32482"/>
    <w:rsid w:val="00B35A81"/>
    <w:rsid w:val="00B369C8"/>
    <w:rsid w:val="00B37E04"/>
    <w:rsid w:val="00B40250"/>
    <w:rsid w:val="00B409A7"/>
    <w:rsid w:val="00B40B05"/>
    <w:rsid w:val="00B47065"/>
    <w:rsid w:val="00B471B2"/>
    <w:rsid w:val="00B47BD5"/>
    <w:rsid w:val="00B52E47"/>
    <w:rsid w:val="00B571F9"/>
    <w:rsid w:val="00B60A22"/>
    <w:rsid w:val="00B64935"/>
    <w:rsid w:val="00B6522A"/>
    <w:rsid w:val="00B65CC6"/>
    <w:rsid w:val="00B65EBA"/>
    <w:rsid w:val="00B67B0C"/>
    <w:rsid w:val="00B67BC8"/>
    <w:rsid w:val="00B708D4"/>
    <w:rsid w:val="00B71AB7"/>
    <w:rsid w:val="00B776AC"/>
    <w:rsid w:val="00B77B00"/>
    <w:rsid w:val="00B8115C"/>
    <w:rsid w:val="00B81282"/>
    <w:rsid w:val="00B819E5"/>
    <w:rsid w:val="00B84099"/>
    <w:rsid w:val="00B84E61"/>
    <w:rsid w:val="00B85208"/>
    <w:rsid w:val="00B86264"/>
    <w:rsid w:val="00B90C80"/>
    <w:rsid w:val="00B91F93"/>
    <w:rsid w:val="00B9252F"/>
    <w:rsid w:val="00B92EB7"/>
    <w:rsid w:val="00B93AE5"/>
    <w:rsid w:val="00B95497"/>
    <w:rsid w:val="00B9693C"/>
    <w:rsid w:val="00B97EAA"/>
    <w:rsid w:val="00BA1462"/>
    <w:rsid w:val="00BA2EC2"/>
    <w:rsid w:val="00BA312A"/>
    <w:rsid w:val="00BA44B7"/>
    <w:rsid w:val="00BA4F40"/>
    <w:rsid w:val="00BA6796"/>
    <w:rsid w:val="00BB0BB9"/>
    <w:rsid w:val="00BB2294"/>
    <w:rsid w:val="00BB2EEE"/>
    <w:rsid w:val="00BB3485"/>
    <w:rsid w:val="00BB4354"/>
    <w:rsid w:val="00BB4377"/>
    <w:rsid w:val="00BB4CB0"/>
    <w:rsid w:val="00BB7450"/>
    <w:rsid w:val="00BC181F"/>
    <w:rsid w:val="00BC1BF5"/>
    <w:rsid w:val="00BC37ED"/>
    <w:rsid w:val="00BC442C"/>
    <w:rsid w:val="00BC4A3A"/>
    <w:rsid w:val="00BD00EE"/>
    <w:rsid w:val="00BD05F0"/>
    <w:rsid w:val="00BD18D5"/>
    <w:rsid w:val="00BD1C28"/>
    <w:rsid w:val="00BD34EA"/>
    <w:rsid w:val="00BD35CE"/>
    <w:rsid w:val="00BD49E0"/>
    <w:rsid w:val="00BD6273"/>
    <w:rsid w:val="00BD6C4B"/>
    <w:rsid w:val="00BE5FF3"/>
    <w:rsid w:val="00BE603F"/>
    <w:rsid w:val="00BF0617"/>
    <w:rsid w:val="00BF19DF"/>
    <w:rsid w:val="00BF27DE"/>
    <w:rsid w:val="00BF506D"/>
    <w:rsid w:val="00BF5674"/>
    <w:rsid w:val="00BF5F2C"/>
    <w:rsid w:val="00BF6A47"/>
    <w:rsid w:val="00BF7111"/>
    <w:rsid w:val="00BF7DD6"/>
    <w:rsid w:val="00C005DC"/>
    <w:rsid w:val="00C02268"/>
    <w:rsid w:val="00C036E4"/>
    <w:rsid w:val="00C0505E"/>
    <w:rsid w:val="00C05858"/>
    <w:rsid w:val="00C05AC7"/>
    <w:rsid w:val="00C12CD7"/>
    <w:rsid w:val="00C12D3E"/>
    <w:rsid w:val="00C149C9"/>
    <w:rsid w:val="00C14C28"/>
    <w:rsid w:val="00C16E14"/>
    <w:rsid w:val="00C21B8E"/>
    <w:rsid w:val="00C223F6"/>
    <w:rsid w:val="00C2602E"/>
    <w:rsid w:val="00C272B2"/>
    <w:rsid w:val="00C30B2B"/>
    <w:rsid w:val="00C31421"/>
    <w:rsid w:val="00C33321"/>
    <w:rsid w:val="00C333C5"/>
    <w:rsid w:val="00C3754F"/>
    <w:rsid w:val="00C427C9"/>
    <w:rsid w:val="00C44102"/>
    <w:rsid w:val="00C51B18"/>
    <w:rsid w:val="00C521E3"/>
    <w:rsid w:val="00C529D7"/>
    <w:rsid w:val="00C52E7A"/>
    <w:rsid w:val="00C53D85"/>
    <w:rsid w:val="00C5449C"/>
    <w:rsid w:val="00C609F0"/>
    <w:rsid w:val="00C6145B"/>
    <w:rsid w:val="00C615C9"/>
    <w:rsid w:val="00C6241C"/>
    <w:rsid w:val="00C625AE"/>
    <w:rsid w:val="00C673D5"/>
    <w:rsid w:val="00C712E2"/>
    <w:rsid w:val="00C73D46"/>
    <w:rsid w:val="00C7528F"/>
    <w:rsid w:val="00C80F0A"/>
    <w:rsid w:val="00C81D4B"/>
    <w:rsid w:val="00C835CC"/>
    <w:rsid w:val="00C83AA3"/>
    <w:rsid w:val="00C8406A"/>
    <w:rsid w:val="00C841DD"/>
    <w:rsid w:val="00C871AF"/>
    <w:rsid w:val="00C9261D"/>
    <w:rsid w:val="00C92FA1"/>
    <w:rsid w:val="00C938D3"/>
    <w:rsid w:val="00C94629"/>
    <w:rsid w:val="00C94665"/>
    <w:rsid w:val="00C96D20"/>
    <w:rsid w:val="00C97C76"/>
    <w:rsid w:val="00CA5291"/>
    <w:rsid w:val="00CA7E21"/>
    <w:rsid w:val="00CB03B6"/>
    <w:rsid w:val="00CB10A4"/>
    <w:rsid w:val="00CB17A6"/>
    <w:rsid w:val="00CB1F50"/>
    <w:rsid w:val="00CB2769"/>
    <w:rsid w:val="00CB2E49"/>
    <w:rsid w:val="00CB3298"/>
    <w:rsid w:val="00CB57D2"/>
    <w:rsid w:val="00CB6212"/>
    <w:rsid w:val="00CC2DC3"/>
    <w:rsid w:val="00CC3C54"/>
    <w:rsid w:val="00CC5DC0"/>
    <w:rsid w:val="00CC6DD3"/>
    <w:rsid w:val="00CD1799"/>
    <w:rsid w:val="00CD17B2"/>
    <w:rsid w:val="00CD413E"/>
    <w:rsid w:val="00CD48EF"/>
    <w:rsid w:val="00CE08EA"/>
    <w:rsid w:val="00CE2150"/>
    <w:rsid w:val="00CE2636"/>
    <w:rsid w:val="00CE278C"/>
    <w:rsid w:val="00CE4585"/>
    <w:rsid w:val="00CE4C3E"/>
    <w:rsid w:val="00CE5CBC"/>
    <w:rsid w:val="00CF097A"/>
    <w:rsid w:val="00CF109D"/>
    <w:rsid w:val="00CF2079"/>
    <w:rsid w:val="00CF44F7"/>
    <w:rsid w:val="00CF6BB1"/>
    <w:rsid w:val="00CF7D36"/>
    <w:rsid w:val="00D00500"/>
    <w:rsid w:val="00D01376"/>
    <w:rsid w:val="00D0323F"/>
    <w:rsid w:val="00D04831"/>
    <w:rsid w:val="00D04C35"/>
    <w:rsid w:val="00D07707"/>
    <w:rsid w:val="00D12EE4"/>
    <w:rsid w:val="00D15111"/>
    <w:rsid w:val="00D15DB5"/>
    <w:rsid w:val="00D172D9"/>
    <w:rsid w:val="00D17C60"/>
    <w:rsid w:val="00D2113B"/>
    <w:rsid w:val="00D21ECC"/>
    <w:rsid w:val="00D24452"/>
    <w:rsid w:val="00D26516"/>
    <w:rsid w:val="00D30AA3"/>
    <w:rsid w:val="00D3538A"/>
    <w:rsid w:val="00D3552A"/>
    <w:rsid w:val="00D36C19"/>
    <w:rsid w:val="00D405C6"/>
    <w:rsid w:val="00D42766"/>
    <w:rsid w:val="00D430BF"/>
    <w:rsid w:val="00D43A8E"/>
    <w:rsid w:val="00D4451A"/>
    <w:rsid w:val="00D449EA"/>
    <w:rsid w:val="00D44FF1"/>
    <w:rsid w:val="00D45981"/>
    <w:rsid w:val="00D45E84"/>
    <w:rsid w:val="00D475D5"/>
    <w:rsid w:val="00D47F1C"/>
    <w:rsid w:val="00D51EEE"/>
    <w:rsid w:val="00D52E36"/>
    <w:rsid w:val="00D53B6C"/>
    <w:rsid w:val="00D55F7C"/>
    <w:rsid w:val="00D57FBB"/>
    <w:rsid w:val="00D63485"/>
    <w:rsid w:val="00D6710F"/>
    <w:rsid w:val="00D67BBD"/>
    <w:rsid w:val="00D716F6"/>
    <w:rsid w:val="00D74398"/>
    <w:rsid w:val="00D74DD0"/>
    <w:rsid w:val="00D77729"/>
    <w:rsid w:val="00D8203B"/>
    <w:rsid w:val="00D8335D"/>
    <w:rsid w:val="00D843BA"/>
    <w:rsid w:val="00D857B3"/>
    <w:rsid w:val="00D87715"/>
    <w:rsid w:val="00D90A23"/>
    <w:rsid w:val="00D920B3"/>
    <w:rsid w:val="00D9235A"/>
    <w:rsid w:val="00D926C7"/>
    <w:rsid w:val="00D95AD0"/>
    <w:rsid w:val="00D95E00"/>
    <w:rsid w:val="00D9650D"/>
    <w:rsid w:val="00D967CF"/>
    <w:rsid w:val="00DA0F85"/>
    <w:rsid w:val="00DA14BA"/>
    <w:rsid w:val="00DA1FE3"/>
    <w:rsid w:val="00DA3709"/>
    <w:rsid w:val="00DA6BCC"/>
    <w:rsid w:val="00DB4312"/>
    <w:rsid w:val="00DB6214"/>
    <w:rsid w:val="00DB6B4C"/>
    <w:rsid w:val="00DB7952"/>
    <w:rsid w:val="00DC3BD8"/>
    <w:rsid w:val="00DC4161"/>
    <w:rsid w:val="00DC4C00"/>
    <w:rsid w:val="00DC726E"/>
    <w:rsid w:val="00DC78CB"/>
    <w:rsid w:val="00DD03F1"/>
    <w:rsid w:val="00DD146B"/>
    <w:rsid w:val="00DD2962"/>
    <w:rsid w:val="00DD4087"/>
    <w:rsid w:val="00DD4A44"/>
    <w:rsid w:val="00DD5B1B"/>
    <w:rsid w:val="00DE188C"/>
    <w:rsid w:val="00DE28FB"/>
    <w:rsid w:val="00DE3224"/>
    <w:rsid w:val="00DE3883"/>
    <w:rsid w:val="00DE7E10"/>
    <w:rsid w:val="00DF0C57"/>
    <w:rsid w:val="00DF1E81"/>
    <w:rsid w:val="00DF22B0"/>
    <w:rsid w:val="00DF4CD5"/>
    <w:rsid w:val="00E014A8"/>
    <w:rsid w:val="00E02FF5"/>
    <w:rsid w:val="00E03A67"/>
    <w:rsid w:val="00E049AB"/>
    <w:rsid w:val="00E051B5"/>
    <w:rsid w:val="00E057B3"/>
    <w:rsid w:val="00E0592A"/>
    <w:rsid w:val="00E064D4"/>
    <w:rsid w:val="00E07456"/>
    <w:rsid w:val="00E07BAD"/>
    <w:rsid w:val="00E07EDF"/>
    <w:rsid w:val="00E11D5C"/>
    <w:rsid w:val="00E1349A"/>
    <w:rsid w:val="00E138E2"/>
    <w:rsid w:val="00E13BB8"/>
    <w:rsid w:val="00E146E9"/>
    <w:rsid w:val="00E223A4"/>
    <w:rsid w:val="00E22F7E"/>
    <w:rsid w:val="00E24055"/>
    <w:rsid w:val="00E247FC"/>
    <w:rsid w:val="00E25D04"/>
    <w:rsid w:val="00E27D97"/>
    <w:rsid w:val="00E304EE"/>
    <w:rsid w:val="00E30B29"/>
    <w:rsid w:val="00E30E4B"/>
    <w:rsid w:val="00E31310"/>
    <w:rsid w:val="00E31479"/>
    <w:rsid w:val="00E331F3"/>
    <w:rsid w:val="00E34757"/>
    <w:rsid w:val="00E34981"/>
    <w:rsid w:val="00E3512D"/>
    <w:rsid w:val="00E352CD"/>
    <w:rsid w:val="00E35743"/>
    <w:rsid w:val="00E3602C"/>
    <w:rsid w:val="00E3700A"/>
    <w:rsid w:val="00E37E0E"/>
    <w:rsid w:val="00E37F13"/>
    <w:rsid w:val="00E4184F"/>
    <w:rsid w:val="00E41DDD"/>
    <w:rsid w:val="00E45925"/>
    <w:rsid w:val="00E470AD"/>
    <w:rsid w:val="00E50D56"/>
    <w:rsid w:val="00E52555"/>
    <w:rsid w:val="00E53247"/>
    <w:rsid w:val="00E60618"/>
    <w:rsid w:val="00E62B61"/>
    <w:rsid w:val="00E62F8C"/>
    <w:rsid w:val="00E67A75"/>
    <w:rsid w:val="00E713D1"/>
    <w:rsid w:val="00E720F6"/>
    <w:rsid w:val="00E72F0F"/>
    <w:rsid w:val="00E73FEC"/>
    <w:rsid w:val="00E743EC"/>
    <w:rsid w:val="00E77BD4"/>
    <w:rsid w:val="00E77DF4"/>
    <w:rsid w:val="00E80357"/>
    <w:rsid w:val="00E8057A"/>
    <w:rsid w:val="00E845F1"/>
    <w:rsid w:val="00E8770F"/>
    <w:rsid w:val="00E9118E"/>
    <w:rsid w:val="00E93F53"/>
    <w:rsid w:val="00E9418E"/>
    <w:rsid w:val="00E942AE"/>
    <w:rsid w:val="00E9553B"/>
    <w:rsid w:val="00E967FB"/>
    <w:rsid w:val="00E97EFB"/>
    <w:rsid w:val="00EA05F7"/>
    <w:rsid w:val="00EA21B7"/>
    <w:rsid w:val="00EA379E"/>
    <w:rsid w:val="00EA453D"/>
    <w:rsid w:val="00EA5C53"/>
    <w:rsid w:val="00EA671C"/>
    <w:rsid w:val="00EA746F"/>
    <w:rsid w:val="00EB0A61"/>
    <w:rsid w:val="00EB0C42"/>
    <w:rsid w:val="00EB12D3"/>
    <w:rsid w:val="00EB23FC"/>
    <w:rsid w:val="00EB2594"/>
    <w:rsid w:val="00EB3378"/>
    <w:rsid w:val="00EB3D51"/>
    <w:rsid w:val="00EC0182"/>
    <w:rsid w:val="00EC3644"/>
    <w:rsid w:val="00EC4491"/>
    <w:rsid w:val="00EC7FE7"/>
    <w:rsid w:val="00ED0570"/>
    <w:rsid w:val="00ED0907"/>
    <w:rsid w:val="00ED161C"/>
    <w:rsid w:val="00ED5119"/>
    <w:rsid w:val="00ED5B31"/>
    <w:rsid w:val="00ED6A42"/>
    <w:rsid w:val="00ED7EA8"/>
    <w:rsid w:val="00EE032C"/>
    <w:rsid w:val="00EE3AB5"/>
    <w:rsid w:val="00EE3F93"/>
    <w:rsid w:val="00EE47BF"/>
    <w:rsid w:val="00EE5231"/>
    <w:rsid w:val="00EE6A2E"/>
    <w:rsid w:val="00EE781C"/>
    <w:rsid w:val="00EE79E4"/>
    <w:rsid w:val="00EF1581"/>
    <w:rsid w:val="00EF1833"/>
    <w:rsid w:val="00EF1C30"/>
    <w:rsid w:val="00F008DF"/>
    <w:rsid w:val="00F01993"/>
    <w:rsid w:val="00F01ACF"/>
    <w:rsid w:val="00F03C4B"/>
    <w:rsid w:val="00F06C19"/>
    <w:rsid w:val="00F078E2"/>
    <w:rsid w:val="00F10B81"/>
    <w:rsid w:val="00F11B8C"/>
    <w:rsid w:val="00F11DC9"/>
    <w:rsid w:val="00F12130"/>
    <w:rsid w:val="00F1435B"/>
    <w:rsid w:val="00F1555A"/>
    <w:rsid w:val="00F166F2"/>
    <w:rsid w:val="00F17840"/>
    <w:rsid w:val="00F17F2C"/>
    <w:rsid w:val="00F208E6"/>
    <w:rsid w:val="00F21684"/>
    <w:rsid w:val="00F22564"/>
    <w:rsid w:val="00F23A57"/>
    <w:rsid w:val="00F24484"/>
    <w:rsid w:val="00F2528C"/>
    <w:rsid w:val="00F257F9"/>
    <w:rsid w:val="00F25A19"/>
    <w:rsid w:val="00F27BEC"/>
    <w:rsid w:val="00F327A8"/>
    <w:rsid w:val="00F34847"/>
    <w:rsid w:val="00F357AE"/>
    <w:rsid w:val="00F35A8F"/>
    <w:rsid w:val="00F36940"/>
    <w:rsid w:val="00F3706D"/>
    <w:rsid w:val="00F41BEC"/>
    <w:rsid w:val="00F43A9B"/>
    <w:rsid w:val="00F446CF"/>
    <w:rsid w:val="00F44A33"/>
    <w:rsid w:val="00F4545D"/>
    <w:rsid w:val="00F465F6"/>
    <w:rsid w:val="00F4767B"/>
    <w:rsid w:val="00F50DE7"/>
    <w:rsid w:val="00F51169"/>
    <w:rsid w:val="00F517A2"/>
    <w:rsid w:val="00F52CFA"/>
    <w:rsid w:val="00F538C3"/>
    <w:rsid w:val="00F56E74"/>
    <w:rsid w:val="00F57366"/>
    <w:rsid w:val="00F574A4"/>
    <w:rsid w:val="00F57B45"/>
    <w:rsid w:val="00F6025E"/>
    <w:rsid w:val="00F61E63"/>
    <w:rsid w:val="00F643E4"/>
    <w:rsid w:val="00F65A6D"/>
    <w:rsid w:val="00F660B5"/>
    <w:rsid w:val="00F72D1F"/>
    <w:rsid w:val="00F73785"/>
    <w:rsid w:val="00F762BE"/>
    <w:rsid w:val="00F77D59"/>
    <w:rsid w:val="00F81EAE"/>
    <w:rsid w:val="00F833DF"/>
    <w:rsid w:val="00F86B1F"/>
    <w:rsid w:val="00F90169"/>
    <w:rsid w:val="00F90180"/>
    <w:rsid w:val="00F9036A"/>
    <w:rsid w:val="00F916C8"/>
    <w:rsid w:val="00F937D7"/>
    <w:rsid w:val="00F9412D"/>
    <w:rsid w:val="00F94E5B"/>
    <w:rsid w:val="00F96B5F"/>
    <w:rsid w:val="00FA135D"/>
    <w:rsid w:val="00FA19B4"/>
    <w:rsid w:val="00FA3713"/>
    <w:rsid w:val="00FA43B9"/>
    <w:rsid w:val="00FA44E6"/>
    <w:rsid w:val="00FA5AA9"/>
    <w:rsid w:val="00FA68B9"/>
    <w:rsid w:val="00FB2C45"/>
    <w:rsid w:val="00FB4263"/>
    <w:rsid w:val="00FB483E"/>
    <w:rsid w:val="00FC0348"/>
    <w:rsid w:val="00FC08B9"/>
    <w:rsid w:val="00FC2790"/>
    <w:rsid w:val="00FC34DA"/>
    <w:rsid w:val="00FC3EB6"/>
    <w:rsid w:val="00FC53FA"/>
    <w:rsid w:val="00FC6B43"/>
    <w:rsid w:val="00FD0A53"/>
    <w:rsid w:val="00FD0CBF"/>
    <w:rsid w:val="00FD100D"/>
    <w:rsid w:val="00FD14F2"/>
    <w:rsid w:val="00FD42AB"/>
    <w:rsid w:val="00FD6BDD"/>
    <w:rsid w:val="00FD70FB"/>
    <w:rsid w:val="00FD7719"/>
    <w:rsid w:val="00FD7D40"/>
    <w:rsid w:val="00FE2CE8"/>
    <w:rsid w:val="00FE30DA"/>
    <w:rsid w:val="00FE3E5F"/>
    <w:rsid w:val="00FF4DA9"/>
    <w:rsid w:val="00FF5901"/>
    <w:rsid w:val="00FF6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64C"/>
    <w:pPr>
      <w:spacing w:after="200" w:line="276" w:lineRule="auto"/>
    </w:pPr>
    <w:rPr>
      <w:lang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811564"/>
    <w:pPr>
      <w:keepNext/>
      <w:spacing w:after="0" w:line="240" w:lineRule="auto"/>
      <w:jc w:val="center"/>
      <w:outlineLvl w:val="4"/>
    </w:pPr>
    <w:rPr>
      <w:rFonts w:ascii="Times New Roman" w:hAnsi="Times New Roman"/>
      <w:b/>
      <w:caps/>
      <w:sz w:val="20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locked/>
    <w:rsid w:val="00811564"/>
    <w:rPr>
      <w:rFonts w:ascii="Times New Roman" w:hAnsi="Times New Roman" w:cs="Times New Roman"/>
      <w:b/>
      <w:caps/>
      <w:sz w:val="20"/>
    </w:rPr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Header">
    <w:name w:val="header"/>
    <w:basedOn w:val="Normal"/>
    <w:link w:val="HeaderChar"/>
    <w:uiPriority w:val="99"/>
    <w:rsid w:val="0036101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6101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6101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6101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540EB"/>
    <w:rPr>
      <w:rFonts w:ascii="Times New Roman" w:hAnsi="Times New Roman"/>
      <w:sz w:val="2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3494"/>
    <w:rPr>
      <w:rFonts w:ascii="Times New Roman" w:hAnsi="Times New Roman" w:cs="Times New Roman"/>
      <w:sz w:val="2"/>
      <w:lang w:eastAsia="en-US"/>
    </w:rPr>
  </w:style>
  <w:style w:type="paragraph" w:styleId="NormalWeb">
    <w:name w:val="Normal (Web)"/>
    <w:basedOn w:val="Normal"/>
    <w:uiPriority w:val="99"/>
    <w:rsid w:val="000540EB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locked/>
    <w:rsid w:val="0021080C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C08B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6C69B8"/>
    <w:pPr>
      <w:ind w:left="720"/>
      <w:contextualSpacing/>
    </w:pPr>
  </w:style>
  <w:style w:type="paragraph" w:customStyle="1" w:styleId="ConsPlusTitle">
    <w:name w:val="ConsPlusTitle"/>
    <w:uiPriority w:val="99"/>
    <w:rsid w:val="006C26BB"/>
    <w:pPr>
      <w:widowControl w:val="0"/>
      <w:suppressAutoHyphens/>
      <w:spacing w:line="100" w:lineRule="atLeast"/>
    </w:pPr>
    <w:rPr>
      <w:rFonts w:eastAsia="SimSun" w:cs="font212"/>
      <w:b/>
      <w:bCs/>
      <w:kern w:val="1"/>
      <w:lang w:eastAsia="ar-SA"/>
    </w:rPr>
  </w:style>
  <w:style w:type="character" w:customStyle="1" w:styleId="WW8Num1z1">
    <w:name w:val="WW8Num1z1"/>
    <w:uiPriority w:val="99"/>
    <w:rsid w:val="00883EF7"/>
    <w:rPr>
      <w:rFonts w:ascii="Wingdings" w:hAnsi="Wingdings"/>
    </w:rPr>
  </w:style>
  <w:style w:type="character" w:customStyle="1" w:styleId="NoSpacingChar">
    <w:name w:val="No Spacing Char"/>
    <w:link w:val="NoSpacing"/>
    <w:uiPriority w:val="99"/>
    <w:locked/>
    <w:rsid w:val="00883EF7"/>
    <w:rPr>
      <w:sz w:val="22"/>
      <w:lang w:val="ru-RU" w:eastAsia="en-US"/>
    </w:rPr>
  </w:style>
  <w:style w:type="paragraph" w:styleId="NoSpacing">
    <w:name w:val="No Spacing"/>
    <w:link w:val="NoSpacingChar"/>
    <w:uiPriority w:val="99"/>
    <w:qFormat/>
    <w:rsid w:val="00883EF7"/>
    <w:rPr>
      <w:lang w:eastAsia="en-US"/>
    </w:rPr>
  </w:style>
  <w:style w:type="paragraph" w:customStyle="1" w:styleId="21">
    <w:name w:val="Основной текст 21"/>
    <w:basedOn w:val="Normal"/>
    <w:uiPriority w:val="99"/>
    <w:rsid w:val="006E57D0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1">
    <w:name w:val="Текст1"/>
    <w:basedOn w:val="Normal"/>
    <w:uiPriority w:val="99"/>
    <w:rsid w:val="00191DC0"/>
    <w:pPr>
      <w:suppressAutoHyphens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BodyTextIndent">
    <w:name w:val="Body Text Indent"/>
    <w:basedOn w:val="Normal"/>
    <w:link w:val="BodyTextIndentChar"/>
    <w:uiPriority w:val="99"/>
    <w:rsid w:val="00F23A57"/>
    <w:pPr>
      <w:spacing w:after="0" w:line="240" w:lineRule="auto"/>
      <w:ind w:firstLine="567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23A57"/>
    <w:rPr>
      <w:rFonts w:ascii="Times New Roman" w:hAnsi="Times New Roman" w:cs="Times New Roman"/>
      <w:sz w:val="20"/>
    </w:rPr>
  </w:style>
  <w:style w:type="paragraph" w:customStyle="1" w:styleId="ConsPlusNonformat">
    <w:name w:val="ConsPlusNonformat"/>
    <w:uiPriority w:val="99"/>
    <w:rsid w:val="00274F7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83406E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83406E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83406E"/>
    <w:rPr>
      <w:rFonts w:ascii="Times New Roman" w:hAnsi="Times New Roman" w:cs="Times New Roman"/>
      <w:sz w:val="20"/>
    </w:rPr>
  </w:style>
  <w:style w:type="paragraph" w:styleId="BodyTextIndent3">
    <w:name w:val="Body Text Indent 3"/>
    <w:basedOn w:val="Normal"/>
    <w:link w:val="BodyTextIndent3Char"/>
    <w:uiPriority w:val="99"/>
    <w:rsid w:val="00C529D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C529D7"/>
    <w:rPr>
      <w:rFonts w:ascii="Times New Roman" w:hAnsi="Times New Roman" w:cs="Times New Roman"/>
      <w:sz w:val="28"/>
    </w:rPr>
  </w:style>
  <w:style w:type="character" w:customStyle="1" w:styleId="WW8Num9z2">
    <w:name w:val="WW8Num9z2"/>
    <w:uiPriority w:val="99"/>
    <w:rsid w:val="0038333D"/>
    <w:rPr>
      <w:rFonts w:ascii="Wingdings" w:hAnsi="Wingdings"/>
    </w:rPr>
  </w:style>
  <w:style w:type="character" w:styleId="Hyperlink">
    <w:name w:val="Hyperlink"/>
    <w:basedOn w:val="DefaultParagraphFont"/>
    <w:uiPriority w:val="99"/>
    <w:rsid w:val="00E07EDF"/>
    <w:rPr>
      <w:rFonts w:cs="Times New Roman"/>
      <w:color w:val="0000FF"/>
      <w:u w:val="single"/>
    </w:rPr>
  </w:style>
  <w:style w:type="paragraph" w:customStyle="1" w:styleId="ConsNonformat">
    <w:name w:val="ConsNonformat"/>
    <w:uiPriority w:val="99"/>
    <w:rsid w:val="00BA1462"/>
    <w:pPr>
      <w:widowControl w:val="0"/>
    </w:pPr>
    <w:rPr>
      <w:rFonts w:ascii="Courier New" w:eastAsia="Times New Roman" w:hAnsi="Courier New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rsid w:val="00997C1B"/>
    <w:pPr>
      <w:spacing w:after="120" w:line="480" w:lineRule="auto"/>
      <w:ind w:left="283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997C1B"/>
    <w:rPr>
      <w:rFonts w:cs="Times New Roman"/>
      <w:lang w:eastAsia="en-US"/>
    </w:rPr>
  </w:style>
  <w:style w:type="paragraph" w:customStyle="1" w:styleId="a">
    <w:name w:val="Знак"/>
    <w:basedOn w:val="Normal"/>
    <w:autoRedefine/>
    <w:uiPriority w:val="99"/>
    <w:rsid w:val="004A2A30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166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6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6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6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6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6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6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6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6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7</Pages>
  <Words>1486</Words>
  <Characters>8471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</dc:title>
  <dc:subject/>
  <dc:creator>verhoturova</dc:creator>
  <cp:keywords/>
  <dc:description/>
  <cp:lastModifiedBy>User</cp:lastModifiedBy>
  <cp:revision>4</cp:revision>
  <cp:lastPrinted>2014-05-22T04:31:00Z</cp:lastPrinted>
  <dcterms:created xsi:type="dcterms:W3CDTF">2014-05-19T08:56:00Z</dcterms:created>
  <dcterms:modified xsi:type="dcterms:W3CDTF">2014-05-29T07:11:00Z</dcterms:modified>
</cp:coreProperties>
</file>